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47C3" w:rsidRPr="00FA47C3" w:rsidRDefault="00557E67" w:rsidP="00FA47C3">
      <w:pPr>
        <w:jc w:val="center"/>
        <w:rPr>
          <w:b/>
        </w:rPr>
      </w:pPr>
      <w:r>
        <w:rPr>
          <w:b/>
        </w:rPr>
        <w:t xml:space="preserve">Dispositivo de </w:t>
      </w:r>
      <w:r w:rsidR="00FA47C3" w:rsidRPr="00FA47C3">
        <w:rPr>
          <w:b/>
        </w:rPr>
        <w:t>Controle de Sopro</w:t>
      </w:r>
    </w:p>
    <w:p w:rsidR="00FA47C3" w:rsidRDefault="00FA47C3" w:rsidP="00FA47C3">
      <w:pPr>
        <w:jc w:val="center"/>
      </w:pPr>
    </w:p>
    <w:p w:rsidR="00FA47C3" w:rsidRPr="00FA47C3" w:rsidRDefault="00FA47C3" w:rsidP="00FA47C3">
      <w:pPr>
        <w:jc w:val="center"/>
      </w:pPr>
    </w:p>
    <w:p w:rsidR="00FA47C3" w:rsidRPr="00FA47C3" w:rsidRDefault="00FA47C3" w:rsidP="00FA47C3">
      <w:pPr>
        <w:jc w:val="both"/>
      </w:pPr>
      <w:r w:rsidRPr="00FA47C3">
        <w:t> </w:t>
      </w:r>
    </w:p>
    <w:p w:rsidR="00FA47C3" w:rsidRDefault="00FA47C3" w:rsidP="00981F15">
      <w:pPr>
        <w:spacing w:line="360" w:lineRule="auto"/>
        <w:ind w:firstLine="1418"/>
        <w:jc w:val="both"/>
      </w:pPr>
      <w:r w:rsidRPr="00FA47C3">
        <w:t>Muitos usuários de cadeiras de rodas motorizadas não possuem movimentos nas mãos</w:t>
      </w:r>
      <w:r w:rsidR="00AB09CB">
        <w:t>,</w:t>
      </w:r>
      <w:r w:rsidRPr="00FA47C3">
        <w:t xml:space="preserve"> </w:t>
      </w:r>
      <w:r w:rsidR="00AB09CB">
        <w:t>ou seja,</w:t>
      </w:r>
      <w:r w:rsidRPr="00FA47C3">
        <w:t xml:space="preserve"> não podem controlar a cadeira com um joystick manualmente. Uma das soluções para esse problema é o </w:t>
      </w:r>
      <w:r w:rsidR="00557E67" w:rsidRPr="00FA47C3">
        <w:t>acionamento</w:t>
      </w:r>
      <w:r w:rsidRPr="00FA47C3">
        <w:t xml:space="preserve"> da cadeira através de sopros. O dispositivo de controle de sopro é </w:t>
      </w:r>
      <w:r w:rsidR="00557E67">
        <w:t xml:space="preserve">baseado em </w:t>
      </w:r>
      <w:r w:rsidRPr="00FA47C3">
        <w:t xml:space="preserve">um sensor de pressão que emite um valor de tensão elétrica </w:t>
      </w:r>
      <w:r w:rsidR="00AB09CB">
        <w:t>proporcional a</w:t>
      </w:r>
      <w:r w:rsidRPr="00FA47C3">
        <w:t xml:space="preserve"> um determinado valor de pressão</w:t>
      </w:r>
      <w:proofErr w:type="gramStart"/>
      <w:r w:rsidRPr="00FA47C3">
        <w:t xml:space="preserve">  </w:t>
      </w:r>
      <w:proofErr w:type="gramEnd"/>
      <w:r w:rsidRPr="00FA47C3">
        <w:t>introduzido no bocal de entrada.</w:t>
      </w:r>
    </w:p>
    <w:p w:rsidR="008D69C1" w:rsidRDefault="00557E67" w:rsidP="00981F15">
      <w:pPr>
        <w:spacing w:line="360" w:lineRule="auto"/>
        <w:ind w:firstLine="1418"/>
        <w:jc w:val="both"/>
      </w:pPr>
      <w:r>
        <w:t xml:space="preserve">O desenvolvimento do dispositivo de controle de sopro iniciou-se com a as medições </w:t>
      </w:r>
      <w:r w:rsidR="00B063B9">
        <w:t>de tensão no sinal de saída de um</w:t>
      </w:r>
      <w:r>
        <w:t xml:space="preserve"> sensor de pressão </w:t>
      </w:r>
      <w:proofErr w:type="spellStart"/>
      <w:r w:rsidR="00B063B9">
        <w:t>Hgrade-Mini</w:t>
      </w:r>
      <w:proofErr w:type="spellEnd"/>
      <w:r w:rsidR="00B063B9">
        <w:t xml:space="preserve"> de 5psi</w:t>
      </w:r>
      <w:r w:rsidR="008D69C1">
        <w:t xml:space="preserve"> mostrado na figura a</w:t>
      </w:r>
      <w:r w:rsidR="00AB09CB">
        <w:t>baixo</w:t>
      </w:r>
      <w:r w:rsidR="008D69C1">
        <w:t>.</w:t>
      </w:r>
    </w:p>
    <w:p w:rsidR="008D69C1" w:rsidRDefault="001A18FB" w:rsidP="00981F15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2933700" cy="2009775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E67" w:rsidRDefault="00B063B9" w:rsidP="00981F15">
      <w:pPr>
        <w:spacing w:line="360" w:lineRule="auto"/>
        <w:ind w:firstLine="1418"/>
        <w:jc w:val="both"/>
      </w:pPr>
      <w:r>
        <w:t>O circuito do sensor é equivalente a uma ponte de sensores piezelétricos como mostra a figura:</w:t>
      </w:r>
    </w:p>
    <w:p w:rsidR="00B063B9" w:rsidRPr="00FA47C3" w:rsidRDefault="00B063B9" w:rsidP="00981F15">
      <w:pPr>
        <w:spacing w:line="360" w:lineRule="auto"/>
        <w:ind w:firstLine="1418"/>
        <w:jc w:val="both"/>
      </w:pPr>
    </w:p>
    <w:p w:rsidR="008F5C65" w:rsidRDefault="001A18FB" w:rsidP="00981F15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2476500" cy="2219325"/>
            <wp:effectExtent l="1905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9C1" w:rsidRDefault="008D69C1" w:rsidP="00981F15">
      <w:pPr>
        <w:spacing w:line="360" w:lineRule="auto"/>
        <w:ind w:firstLine="1418"/>
        <w:jc w:val="both"/>
      </w:pPr>
      <w:r>
        <w:lastRenderedPageBreak/>
        <w:t xml:space="preserve">O sensor deve ser alimentado por </w:t>
      </w:r>
      <w:proofErr w:type="gramStart"/>
      <w:r>
        <w:t>12V</w:t>
      </w:r>
      <w:proofErr w:type="gramEnd"/>
      <w:r>
        <w:t xml:space="preserve"> na entrada </w:t>
      </w:r>
      <w:r w:rsidR="0084464E">
        <w:t>(</w:t>
      </w:r>
      <w:proofErr w:type="spellStart"/>
      <w:r>
        <w:t>Vcc</w:t>
      </w:r>
      <w:proofErr w:type="spellEnd"/>
      <w:r w:rsidR="0084464E">
        <w:t>)</w:t>
      </w:r>
      <w:r>
        <w:t xml:space="preserve"> sendo que o terra deve ser ligado ao </w:t>
      </w:r>
      <w:r w:rsidR="0084464E">
        <w:t>(</w:t>
      </w:r>
      <w:proofErr w:type="spellStart"/>
      <w:r>
        <w:t>Gnd</w:t>
      </w:r>
      <w:proofErr w:type="spellEnd"/>
      <w:r w:rsidR="0084464E">
        <w:t>)</w:t>
      </w:r>
      <w:r>
        <w:t>. Dessa forma, ao ser inserida uma pressão de ar no bocal de entrada, surgir</w:t>
      </w:r>
      <w:r w:rsidR="00B10820">
        <w:t xml:space="preserve">á uma tensão da ordem de até </w:t>
      </w:r>
      <w:proofErr w:type="gramStart"/>
      <w:r w:rsidR="00B10820">
        <w:t>60</w:t>
      </w:r>
      <w:r>
        <w:t>mV</w:t>
      </w:r>
      <w:proofErr w:type="gramEnd"/>
      <w:r>
        <w:t xml:space="preserve"> nos terminais </w:t>
      </w:r>
      <w:r w:rsidR="0084464E">
        <w:t>(</w:t>
      </w:r>
      <w:r>
        <w:t>–</w:t>
      </w:r>
      <w:proofErr w:type="spellStart"/>
      <w:r>
        <w:t>Vo</w:t>
      </w:r>
      <w:proofErr w:type="spellEnd"/>
      <w:r w:rsidR="0084464E">
        <w:t>)</w:t>
      </w:r>
      <w:r>
        <w:t xml:space="preserve"> e </w:t>
      </w:r>
      <w:r w:rsidR="0084464E">
        <w:t>(</w:t>
      </w:r>
      <w:r>
        <w:t>+</w:t>
      </w:r>
      <w:proofErr w:type="spellStart"/>
      <w:r>
        <w:t>Vo</w:t>
      </w:r>
      <w:proofErr w:type="spellEnd"/>
      <w:r w:rsidR="0084464E">
        <w:t>)</w:t>
      </w:r>
      <w:r w:rsidR="00B10820">
        <w:t>.</w:t>
      </w:r>
    </w:p>
    <w:p w:rsidR="00A30840" w:rsidRDefault="00471DCE" w:rsidP="00981F15">
      <w:pPr>
        <w:spacing w:line="360" w:lineRule="auto"/>
        <w:ind w:firstLine="1418"/>
        <w:jc w:val="both"/>
      </w:pPr>
      <w:r>
        <w:t xml:space="preserve">Segundo as definições que constam nos requisitos do projeto quanto ao dispositivo de controle de sopro, o mesmo deverá ter a sensibilidade para definir um sopro forte, sopro fraco, sucção forte e sucção fraca. Para validar o funcionamento do sensor </w:t>
      </w:r>
      <w:r w:rsidR="00364256">
        <w:t>com essas definições</w:t>
      </w:r>
      <w:r w:rsidR="00AB09CB">
        <w:t>,</w:t>
      </w:r>
      <w:r w:rsidR="00364256">
        <w:t xml:space="preserve"> </w:t>
      </w:r>
      <w:r>
        <w:t xml:space="preserve">foi realizado um teste com uma alimentação de </w:t>
      </w:r>
      <w:proofErr w:type="gramStart"/>
      <w:r w:rsidR="00981F15">
        <w:t>5V</w:t>
      </w:r>
      <w:proofErr w:type="gramEnd"/>
      <w:r w:rsidR="00981F15">
        <w:t xml:space="preserve"> e depois </w:t>
      </w:r>
      <w:r>
        <w:t>12V na entrada (</w:t>
      </w:r>
      <w:proofErr w:type="spellStart"/>
      <w:r>
        <w:t>Vcc</w:t>
      </w:r>
      <w:proofErr w:type="spellEnd"/>
      <w:r>
        <w:t>) e um multímetro nos terminais (-</w:t>
      </w:r>
      <w:proofErr w:type="spellStart"/>
      <w:r>
        <w:t>Vo</w:t>
      </w:r>
      <w:proofErr w:type="spellEnd"/>
      <w:r>
        <w:t>)</w:t>
      </w:r>
      <w:r w:rsidR="00A30840">
        <w:t xml:space="preserve"> e (+</w:t>
      </w:r>
      <w:proofErr w:type="spellStart"/>
      <w:r w:rsidR="00A30840">
        <w:t>Vo</w:t>
      </w:r>
      <w:proofErr w:type="spellEnd"/>
      <w:r w:rsidR="00A30840">
        <w:t>) como mostra o diagrama abaixo:</w:t>
      </w:r>
    </w:p>
    <w:p w:rsidR="00A30840" w:rsidRDefault="001A18FB" w:rsidP="00CE1726">
      <w:pPr>
        <w:spacing w:line="360" w:lineRule="auto"/>
        <w:ind w:firstLine="1418"/>
        <w:jc w:val="center"/>
      </w:pPr>
      <w:r>
        <w:rPr>
          <w:noProof/>
        </w:rPr>
        <w:drawing>
          <wp:inline distT="0" distB="0" distL="0" distR="0">
            <wp:extent cx="3552825" cy="2409825"/>
            <wp:effectExtent l="19050" t="0" r="952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820" w:rsidRDefault="00A30840" w:rsidP="00981F15">
      <w:pPr>
        <w:spacing w:line="360" w:lineRule="auto"/>
        <w:ind w:firstLine="1418"/>
        <w:jc w:val="both"/>
      </w:pPr>
      <w:r>
        <w:t>O</w:t>
      </w:r>
      <w:r w:rsidR="00471DCE">
        <w:t>s dados obtidos estão na tabela abaixo</w:t>
      </w:r>
      <w:r w:rsidR="005034F2">
        <w:t>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881"/>
        <w:gridCol w:w="1440"/>
        <w:gridCol w:w="1441"/>
        <w:gridCol w:w="1441"/>
        <w:gridCol w:w="1441"/>
      </w:tblGrid>
      <w:tr w:rsidR="00981F15" w:rsidTr="00A30C72">
        <w:tc>
          <w:tcPr>
            <w:tcW w:w="2881" w:type="dxa"/>
            <w:vMerge w:val="restart"/>
          </w:tcPr>
          <w:p w:rsidR="00933931" w:rsidRPr="00A30C72" w:rsidRDefault="00933931" w:rsidP="00A30C72">
            <w:pPr>
              <w:spacing w:line="360" w:lineRule="auto"/>
              <w:jc w:val="center"/>
              <w:rPr>
                <w:b/>
              </w:rPr>
            </w:pPr>
          </w:p>
          <w:p w:rsidR="00981F15" w:rsidRPr="00A30C72" w:rsidRDefault="00981F15" w:rsidP="00A30C72">
            <w:pPr>
              <w:spacing w:line="360" w:lineRule="auto"/>
              <w:jc w:val="center"/>
              <w:rPr>
                <w:b/>
              </w:rPr>
            </w:pPr>
            <w:proofErr w:type="spellStart"/>
            <w:r w:rsidRPr="00A30C72">
              <w:rPr>
                <w:b/>
              </w:rPr>
              <w:t>Vcc</w:t>
            </w:r>
            <w:proofErr w:type="spellEnd"/>
          </w:p>
        </w:tc>
        <w:tc>
          <w:tcPr>
            <w:tcW w:w="2881" w:type="dxa"/>
            <w:gridSpan w:val="2"/>
          </w:tcPr>
          <w:p w:rsidR="00933931" w:rsidRPr="00A30C72" w:rsidRDefault="00933931" w:rsidP="00A30C72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 xml:space="preserve">Tensão em </w:t>
            </w:r>
            <w:r w:rsidR="00981F15" w:rsidRPr="00A30C72">
              <w:rPr>
                <w:b/>
              </w:rPr>
              <w:t>Pressão Mínima</w:t>
            </w:r>
          </w:p>
        </w:tc>
        <w:tc>
          <w:tcPr>
            <w:tcW w:w="2882" w:type="dxa"/>
            <w:gridSpan w:val="2"/>
          </w:tcPr>
          <w:p w:rsidR="00981F15" w:rsidRPr="00A30C72" w:rsidRDefault="00933931" w:rsidP="00A30C72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 xml:space="preserve">Tensão em </w:t>
            </w:r>
            <w:r w:rsidR="00981F15" w:rsidRPr="00A30C72">
              <w:rPr>
                <w:b/>
              </w:rPr>
              <w:t>Pressão Máxima</w:t>
            </w:r>
          </w:p>
        </w:tc>
      </w:tr>
      <w:tr w:rsidR="00981F15" w:rsidTr="00A30C72">
        <w:tc>
          <w:tcPr>
            <w:tcW w:w="2881" w:type="dxa"/>
            <w:vMerge/>
          </w:tcPr>
          <w:p w:rsidR="00981F15" w:rsidRDefault="00981F15" w:rsidP="00A30C72">
            <w:pPr>
              <w:spacing w:line="360" w:lineRule="auto"/>
              <w:jc w:val="both"/>
            </w:pPr>
          </w:p>
        </w:tc>
        <w:tc>
          <w:tcPr>
            <w:tcW w:w="1440" w:type="dxa"/>
          </w:tcPr>
          <w:p w:rsidR="00981F15" w:rsidRPr="00A30C72" w:rsidRDefault="00981F15" w:rsidP="00A30C72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Soprar</w:t>
            </w:r>
          </w:p>
        </w:tc>
        <w:tc>
          <w:tcPr>
            <w:tcW w:w="1441" w:type="dxa"/>
          </w:tcPr>
          <w:p w:rsidR="00981F15" w:rsidRPr="00A30C72" w:rsidRDefault="00933931" w:rsidP="00A30C72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Sugar</w:t>
            </w:r>
          </w:p>
        </w:tc>
        <w:tc>
          <w:tcPr>
            <w:tcW w:w="1441" w:type="dxa"/>
          </w:tcPr>
          <w:p w:rsidR="00981F15" w:rsidRPr="00A30C72" w:rsidRDefault="00933931" w:rsidP="00A30C72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Soprar</w:t>
            </w:r>
          </w:p>
        </w:tc>
        <w:tc>
          <w:tcPr>
            <w:tcW w:w="1441" w:type="dxa"/>
          </w:tcPr>
          <w:p w:rsidR="00981F15" w:rsidRPr="00A30C72" w:rsidRDefault="00933931" w:rsidP="00A30C72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Sugar</w:t>
            </w:r>
          </w:p>
        </w:tc>
      </w:tr>
      <w:tr w:rsidR="00981F15" w:rsidTr="00A30C72">
        <w:tc>
          <w:tcPr>
            <w:tcW w:w="2881" w:type="dxa"/>
          </w:tcPr>
          <w:p w:rsidR="00981F15" w:rsidRDefault="00981F15" w:rsidP="00A30C72">
            <w:pPr>
              <w:spacing w:line="360" w:lineRule="auto"/>
              <w:jc w:val="center"/>
            </w:pPr>
            <w:proofErr w:type="gramStart"/>
            <w:r>
              <w:t>5V</w:t>
            </w:r>
            <w:proofErr w:type="gramEnd"/>
          </w:p>
        </w:tc>
        <w:tc>
          <w:tcPr>
            <w:tcW w:w="1440" w:type="dxa"/>
          </w:tcPr>
          <w:p w:rsidR="00981F15" w:rsidRDefault="00933931" w:rsidP="00A30C72">
            <w:pPr>
              <w:spacing w:line="360" w:lineRule="auto"/>
              <w:jc w:val="center"/>
            </w:pPr>
            <w:r>
              <w:t>0,2 mV</w:t>
            </w:r>
          </w:p>
        </w:tc>
        <w:tc>
          <w:tcPr>
            <w:tcW w:w="1441" w:type="dxa"/>
          </w:tcPr>
          <w:p w:rsidR="00981F15" w:rsidRDefault="00933931" w:rsidP="00A30C72">
            <w:pPr>
              <w:spacing w:line="360" w:lineRule="auto"/>
              <w:jc w:val="center"/>
            </w:pPr>
            <w:r>
              <w:t>-0,5 mV</w:t>
            </w:r>
          </w:p>
        </w:tc>
        <w:tc>
          <w:tcPr>
            <w:tcW w:w="1441" w:type="dxa"/>
          </w:tcPr>
          <w:p w:rsidR="00981F15" w:rsidRDefault="00933931" w:rsidP="00A30C72">
            <w:pPr>
              <w:spacing w:line="360" w:lineRule="auto"/>
              <w:jc w:val="center"/>
            </w:pPr>
            <w:proofErr w:type="gramStart"/>
            <w:r>
              <w:t>3</w:t>
            </w:r>
            <w:proofErr w:type="gramEnd"/>
            <w:r>
              <w:t xml:space="preserve"> mV</w:t>
            </w:r>
          </w:p>
        </w:tc>
        <w:tc>
          <w:tcPr>
            <w:tcW w:w="1441" w:type="dxa"/>
          </w:tcPr>
          <w:p w:rsidR="00981F15" w:rsidRDefault="00933931" w:rsidP="00A30C72">
            <w:pPr>
              <w:spacing w:line="360" w:lineRule="auto"/>
              <w:jc w:val="center"/>
            </w:pPr>
            <w:r>
              <w:t>-5 mV</w:t>
            </w:r>
          </w:p>
        </w:tc>
      </w:tr>
      <w:tr w:rsidR="00981F15" w:rsidTr="00A30C72">
        <w:tc>
          <w:tcPr>
            <w:tcW w:w="2881" w:type="dxa"/>
          </w:tcPr>
          <w:p w:rsidR="00981F15" w:rsidRDefault="00981F15" w:rsidP="00A30C72">
            <w:pPr>
              <w:spacing w:line="360" w:lineRule="auto"/>
              <w:jc w:val="center"/>
            </w:pPr>
            <w:proofErr w:type="gramStart"/>
            <w:r>
              <w:t>12V</w:t>
            </w:r>
            <w:proofErr w:type="gramEnd"/>
          </w:p>
        </w:tc>
        <w:tc>
          <w:tcPr>
            <w:tcW w:w="1440" w:type="dxa"/>
          </w:tcPr>
          <w:p w:rsidR="00981F15" w:rsidRDefault="00933931" w:rsidP="00A30C72">
            <w:pPr>
              <w:spacing w:line="360" w:lineRule="auto"/>
              <w:jc w:val="center"/>
            </w:pPr>
            <w:proofErr w:type="gramStart"/>
            <w:r>
              <w:t>1</w:t>
            </w:r>
            <w:proofErr w:type="gramEnd"/>
            <w:r>
              <w:t xml:space="preserve"> mV</w:t>
            </w:r>
          </w:p>
        </w:tc>
        <w:tc>
          <w:tcPr>
            <w:tcW w:w="1441" w:type="dxa"/>
          </w:tcPr>
          <w:p w:rsidR="00981F15" w:rsidRDefault="00933931" w:rsidP="00A30C72">
            <w:pPr>
              <w:spacing w:line="360" w:lineRule="auto"/>
              <w:jc w:val="center"/>
            </w:pPr>
            <w:r>
              <w:t>-2 mV</w:t>
            </w:r>
          </w:p>
        </w:tc>
        <w:tc>
          <w:tcPr>
            <w:tcW w:w="1441" w:type="dxa"/>
          </w:tcPr>
          <w:p w:rsidR="00981F15" w:rsidRDefault="00933931" w:rsidP="00A30C72">
            <w:pPr>
              <w:spacing w:line="360" w:lineRule="auto"/>
              <w:jc w:val="center"/>
            </w:pPr>
            <w:proofErr w:type="gramStart"/>
            <w:r>
              <w:t>6</w:t>
            </w:r>
            <w:proofErr w:type="gramEnd"/>
            <w:r>
              <w:t xml:space="preserve"> mV</w:t>
            </w:r>
          </w:p>
        </w:tc>
        <w:tc>
          <w:tcPr>
            <w:tcW w:w="1441" w:type="dxa"/>
          </w:tcPr>
          <w:p w:rsidR="00981F15" w:rsidRDefault="00933931" w:rsidP="00A30C72">
            <w:pPr>
              <w:spacing w:line="360" w:lineRule="auto"/>
              <w:jc w:val="center"/>
            </w:pPr>
            <w:r>
              <w:t>-13 mV</w:t>
            </w:r>
          </w:p>
        </w:tc>
      </w:tr>
    </w:tbl>
    <w:p w:rsidR="005034F2" w:rsidRDefault="005034F2" w:rsidP="00981F15">
      <w:pPr>
        <w:spacing w:line="360" w:lineRule="auto"/>
        <w:ind w:firstLine="1418"/>
        <w:jc w:val="both"/>
      </w:pPr>
    </w:p>
    <w:p w:rsidR="00933931" w:rsidRDefault="00364256" w:rsidP="00981F15">
      <w:pPr>
        <w:spacing w:line="360" w:lineRule="auto"/>
        <w:ind w:firstLine="1418"/>
        <w:jc w:val="both"/>
      </w:pPr>
      <w:r>
        <w:t xml:space="preserve">Os padrões de entrada </w:t>
      </w:r>
      <w:r w:rsidR="00FA3FF2">
        <w:t xml:space="preserve">dos módulos de controle </w:t>
      </w:r>
      <w:r>
        <w:t xml:space="preserve">dispõem de uma alimentação de </w:t>
      </w:r>
      <w:proofErr w:type="gramStart"/>
      <w:r>
        <w:t>12V</w:t>
      </w:r>
      <w:proofErr w:type="gramEnd"/>
      <w:r>
        <w:t>, o que nos permite utilizar a tensão nominal do sensor</w:t>
      </w:r>
      <w:r w:rsidR="00FA3FF2">
        <w:t>,</w:t>
      </w:r>
      <w:r>
        <w:t xml:space="preserve"> </w:t>
      </w:r>
      <w:r w:rsidR="00FA3FF2">
        <w:t>além do</w:t>
      </w:r>
      <w:r>
        <w:t xml:space="preserve"> que</w:t>
      </w:r>
      <w:r w:rsidR="00FA3FF2">
        <w:t>,</w:t>
      </w:r>
      <w:r>
        <w:t xml:space="preserve"> tensão na saída tem um valor muito baixo com 5V de alimentação.</w:t>
      </w:r>
    </w:p>
    <w:p w:rsidR="00FA3FF2" w:rsidRDefault="00364256" w:rsidP="00FA3FF2">
      <w:pPr>
        <w:spacing w:line="360" w:lineRule="auto"/>
        <w:ind w:firstLine="1418"/>
        <w:jc w:val="both"/>
      </w:pPr>
      <w:r>
        <w:t xml:space="preserve">O dispositivo de controle de sopro deve </w:t>
      </w:r>
      <w:r w:rsidR="00FA3FF2">
        <w:t xml:space="preserve">passar ao módulo de controle uma informação semelhante ao dispositivo de controle de chaves uma vez que será utilizada a mesma entrada. Com isso deve-se utilizar um </w:t>
      </w:r>
      <w:proofErr w:type="spellStart"/>
      <w:r w:rsidR="00FA3FF2">
        <w:t>microcontrolador</w:t>
      </w:r>
      <w:proofErr w:type="spellEnd"/>
      <w:r w:rsidR="00FA3FF2">
        <w:t xml:space="preserve"> para transformar o sinal analógico gerado pelo sensor em sinal digital</w:t>
      </w:r>
      <w:r w:rsidR="00D40DAE">
        <w:t xml:space="preserve"> de modo a diferenciar um sopro forte de um sopro fraco </w:t>
      </w:r>
      <w:r w:rsidR="00AB09CB">
        <w:t>e</w:t>
      </w:r>
      <w:r w:rsidR="00D40DAE">
        <w:t xml:space="preserve"> uma sucção forte de uma sucção fraca</w:t>
      </w:r>
      <w:r w:rsidR="00FA3FF2">
        <w:t>.</w:t>
      </w:r>
    </w:p>
    <w:p w:rsidR="00D40DAE" w:rsidRDefault="00D40DAE" w:rsidP="00FA3FF2">
      <w:pPr>
        <w:spacing w:line="360" w:lineRule="auto"/>
        <w:ind w:firstLine="1418"/>
        <w:jc w:val="both"/>
      </w:pPr>
      <w:r>
        <w:lastRenderedPageBreak/>
        <w:t xml:space="preserve">O </w:t>
      </w:r>
      <w:proofErr w:type="spellStart"/>
      <w:r>
        <w:t>microcontrolador</w:t>
      </w:r>
      <w:proofErr w:type="spellEnd"/>
      <w:r>
        <w:t xml:space="preserve"> dispõe de entradas nas quais recebem valores analógicos apenas em uma polaridade de sinal, o que significa que os sinais de tensão negativos não podem ser utilizados, além do mais, os níveis de tensão ainda são muito baixos e devem ser amplificados para que o que o </w:t>
      </w:r>
      <w:proofErr w:type="spellStart"/>
      <w:r>
        <w:t>microcontrolador</w:t>
      </w:r>
      <w:proofErr w:type="spellEnd"/>
      <w:r>
        <w:t xml:space="preserve"> possa receber o sinal. </w:t>
      </w:r>
      <w:r w:rsidR="00BC0673">
        <w:t xml:space="preserve">Para resolver esses </w:t>
      </w:r>
      <w:proofErr w:type="gramStart"/>
      <w:r w:rsidR="00BC0673">
        <w:t>2</w:t>
      </w:r>
      <w:proofErr w:type="gramEnd"/>
      <w:r w:rsidR="00BC0673">
        <w:t xml:space="preserve"> problemas deve se utilizar um Amplificador Operacional com ajuste de Offset de modo que o sinal se estabiliz</w:t>
      </w:r>
      <w:r w:rsidR="00552477">
        <w:t>e em 2,5V. A</w:t>
      </w:r>
      <w:r w:rsidR="00BC0673">
        <w:t xml:space="preserve">o “soprar forte” a tensão chegaria em </w:t>
      </w:r>
      <w:proofErr w:type="gramStart"/>
      <w:r w:rsidR="00BC0673">
        <w:t>5V</w:t>
      </w:r>
      <w:proofErr w:type="gramEnd"/>
      <w:r w:rsidR="00BC0673">
        <w:t xml:space="preserve"> e ao “sugar forte” a tensão chegaria a 0V.</w:t>
      </w:r>
    </w:p>
    <w:p w:rsidR="00BC0673" w:rsidRDefault="00BC0673" w:rsidP="00FA3FF2">
      <w:pPr>
        <w:spacing w:line="360" w:lineRule="auto"/>
        <w:ind w:firstLine="1418"/>
        <w:jc w:val="both"/>
      </w:pPr>
      <w:r>
        <w:t>Alguns testes foram realizados com o Amplificador Operacional LM741</w:t>
      </w:r>
      <w:r w:rsidR="009E20B6">
        <w:t>, porém</w:t>
      </w:r>
      <w:r w:rsidR="00CA6706">
        <w:t xml:space="preserve"> não se levou em consideração</w:t>
      </w:r>
      <w:r w:rsidR="009E20B6">
        <w:t xml:space="preserve"> o ganho exato para que os valores de tensão se aproximassem de </w:t>
      </w:r>
      <w:proofErr w:type="gramStart"/>
      <w:r w:rsidR="009E20B6">
        <w:t>5V</w:t>
      </w:r>
      <w:proofErr w:type="gramEnd"/>
      <w:r w:rsidR="00AB09CB">
        <w:t xml:space="preserve"> de diferença entre os extremos. O</w:t>
      </w:r>
      <w:r w:rsidR="009E20B6">
        <w:t xml:space="preserve">s valores dos resistores foram obtidos experimentalmente </w:t>
      </w:r>
      <w:r w:rsidR="00E00444">
        <w:t>obedecendo</w:t>
      </w:r>
      <w:r w:rsidR="009E20B6">
        <w:t xml:space="preserve"> a equação de um circuito </w:t>
      </w:r>
      <w:proofErr w:type="spellStart"/>
      <w:r w:rsidR="009E20B6">
        <w:t>subtrator</w:t>
      </w:r>
      <w:proofErr w:type="spellEnd"/>
      <w:r w:rsidR="009E20B6">
        <w:t xml:space="preserve"> </w:t>
      </w:r>
      <w:r w:rsidR="00B02949">
        <w:t xml:space="preserve">com um potenciômetro entre os pinos </w:t>
      </w:r>
      <w:proofErr w:type="gramStart"/>
      <w:r w:rsidR="00B02949">
        <w:t>1</w:t>
      </w:r>
      <w:proofErr w:type="gramEnd"/>
      <w:r w:rsidR="00B02949">
        <w:t xml:space="preserve"> e 5 do amplificador operacional para fazer o ajuste fino do offset</w:t>
      </w:r>
      <w:r w:rsidR="00AB09CB">
        <w:t>.</w:t>
      </w:r>
      <w:r w:rsidR="00E61980">
        <w:t xml:space="preserve"> </w:t>
      </w:r>
      <w:r w:rsidR="00AB09CB">
        <w:t>O circuito do sensor e amplificador oper</w:t>
      </w:r>
      <w:r w:rsidR="00D0750C">
        <w:t>a</w:t>
      </w:r>
      <w:r w:rsidR="00AB09CB">
        <w:t>cional ficou</w:t>
      </w:r>
      <w:r w:rsidR="00D0750C">
        <w:t xml:space="preserve"> seguinte configuração:</w:t>
      </w:r>
    </w:p>
    <w:p w:rsidR="00D0750C" w:rsidRDefault="001A18FB" w:rsidP="00CA6706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400675" cy="2752725"/>
            <wp:effectExtent l="19050" t="0" r="952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18FB" w:rsidRDefault="001A18FB" w:rsidP="00906BB0">
      <w:pPr>
        <w:spacing w:line="360" w:lineRule="auto"/>
        <w:ind w:firstLine="1418"/>
        <w:jc w:val="both"/>
      </w:pPr>
      <w:r>
        <w:t>Sendo:</w:t>
      </w:r>
    </w:p>
    <w:p w:rsidR="001A18FB" w:rsidRDefault="003D36F0" w:rsidP="001A18FB">
      <w:pPr>
        <w:spacing w:line="360" w:lineRule="auto"/>
        <w:ind w:firstLine="1418"/>
        <w:jc w:val="center"/>
      </w:pPr>
      <m:oMathPara>
        <m:oMath>
          <m:r>
            <w:rPr>
              <w:rFonts w:ascii="Cambria Math" w:hAnsi="Cambria Math"/>
            </w:rPr>
            <m:t>Vs</m:t>
          </m:r>
          <m:r>
            <w:rPr>
              <w:rFonts w:ascii="Cambria Math"/>
            </w:rPr>
            <m:t>=[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m:rPr>
                  <m:sty m:val="p"/>
                </m:rPr>
                <w:rPr>
                  <w:rFonts w:ascii="Cambria Math"/>
                </w:rPr>
                <m:t>+Vo</m:t>
              </m:r>
            </m:e>
          </m:d>
          <m:r>
            <w:rPr>
              <w:rFonts w:ascii="Cambria Math"/>
            </w:rPr>
            <m:t>-</m:t>
          </m:r>
          <m:r>
            <m:rPr>
              <m:sty m:val="p"/>
            </m:rPr>
            <w:rPr>
              <w:rFonts w:ascii="Cambria Math"/>
            </w:rPr>
            <m:t>(</m:t>
          </m:r>
          <m:r>
            <m:rPr>
              <m:sty m:val="p"/>
            </m:rPr>
            <w:rPr>
              <w:rFonts w:ascii="Cambria Math"/>
            </w:rPr>
            <m:t>-</m:t>
          </m:r>
          <m:r>
            <m:rPr>
              <m:sty m:val="p"/>
            </m:rPr>
            <w:rPr>
              <w:rFonts w:ascii="Cambria Math"/>
            </w:rPr>
            <m:t>Vo)</m:t>
          </m:r>
          <m:r>
            <w:rPr>
              <w:rFonts w:ascii="Cambria Math"/>
            </w:rPr>
            <m:t>]</m:t>
          </m:r>
          <m:r>
            <m:t>×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R</m:t>
              </m:r>
              <m:r>
                <w:rPr>
                  <w:rFonts w:ascii="Cambria Math"/>
                </w:rPr>
                <m:t>2</m:t>
              </m:r>
            </m:num>
            <m:den>
              <m:r>
                <w:rPr>
                  <w:rFonts w:ascii="Cambria Math" w:hAnsi="Cambria Math"/>
                </w:rPr>
                <m:t>R</m:t>
              </m:r>
              <m:r>
                <w:rPr>
                  <w:rFonts w:ascii="Cambria Math"/>
                </w:rPr>
                <m:t>1</m:t>
              </m:r>
            </m:den>
          </m:f>
        </m:oMath>
      </m:oMathPara>
    </w:p>
    <w:p w:rsidR="000D4EB4" w:rsidRPr="003D36F0" w:rsidRDefault="000D4EB4" w:rsidP="000D4EB4">
      <w:pPr>
        <w:spacing w:line="360" w:lineRule="auto"/>
        <w:ind w:firstLine="1418"/>
        <w:jc w:val="both"/>
      </w:pPr>
    </w:p>
    <w:p w:rsidR="00906BB0" w:rsidRDefault="00E00444" w:rsidP="00906BB0">
      <w:pPr>
        <w:spacing w:line="360" w:lineRule="auto"/>
        <w:ind w:firstLine="1418"/>
        <w:jc w:val="both"/>
      </w:pPr>
      <w:r>
        <w:t>Inicialmente foram atribuído</w:t>
      </w:r>
      <w:r w:rsidR="0068776E">
        <w:t>s</w:t>
      </w:r>
      <w:r>
        <w:t xml:space="preserve"> os seguintes valores para os resistores: R1=</w:t>
      </w:r>
      <w:r w:rsidR="008B6AB2">
        <w:t>20K</w:t>
      </w:r>
      <w:r>
        <w:t>Ω e R2=1</w:t>
      </w:r>
      <w:r w:rsidR="00D4696F">
        <w:t>,5</w:t>
      </w:r>
      <w:r>
        <w:t xml:space="preserve">MΩ. Os valores de </w:t>
      </w:r>
      <w:proofErr w:type="spellStart"/>
      <w:proofErr w:type="gramStart"/>
      <w:r>
        <w:t>Vs</w:t>
      </w:r>
      <w:proofErr w:type="spellEnd"/>
      <w:proofErr w:type="gramEnd"/>
      <w:r>
        <w:t xml:space="preserve"> foram me</w:t>
      </w:r>
      <w:r w:rsidR="00A15DA1">
        <w:t>di</w:t>
      </w:r>
      <w:r>
        <w:t>d</w:t>
      </w:r>
      <w:r w:rsidR="00A15DA1">
        <w:t>os conforme a pressão introduzida no sensor e os resultados obtidos estão na tabela abaixo:</w:t>
      </w:r>
    </w:p>
    <w:p w:rsidR="00630E5D" w:rsidRDefault="00630E5D" w:rsidP="00906BB0">
      <w:pPr>
        <w:spacing w:line="360" w:lineRule="auto"/>
        <w:ind w:firstLine="1418"/>
        <w:jc w:val="both"/>
      </w:pPr>
    </w:p>
    <w:p w:rsidR="00630E5D" w:rsidRDefault="00630E5D" w:rsidP="00906BB0">
      <w:pPr>
        <w:spacing w:line="360" w:lineRule="auto"/>
        <w:ind w:firstLine="1418"/>
        <w:jc w:val="both"/>
      </w:pPr>
    </w:p>
    <w:p w:rsidR="00630E5D" w:rsidRDefault="00630E5D" w:rsidP="00906BB0">
      <w:pPr>
        <w:spacing w:line="360" w:lineRule="auto"/>
        <w:ind w:firstLine="1418"/>
        <w:jc w:val="both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728"/>
        <w:gridCol w:w="1729"/>
        <w:gridCol w:w="1729"/>
        <w:gridCol w:w="1729"/>
        <w:gridCol w:w="1729"/>
      </w:tblGrid>
      <w:tr w:rsidR="00A15DA1" w:rsidTr="00134EF7">
        <w:tc>
          <w:tcPr>
            <w:tcW w:w="1728" w:type="dxa"/>
            <w:vMerge w:val="restart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</w:p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Offset</w:t>
            </w:r>
          </w:p>
        </w:tc>
        <w:tc>
          <w:tcPr>
            <w:tcW w:w="3458" w:type="dxa"/>
            <w:gridSpan w:val="2"/>
          </w:tcPr>
          <w:p w:rsidR="00A15DA1" w:rsidRPr="00134EF7" w:rsidRDefault="009E20B6" w:rsidP="009E20B6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Tensão em Pressão Mínima</w:t>
            </w:r>
          </w:p>
        </w:tc>
        <w:tc>
          <w:tcPr>
            <w:tcW w:w="3458" w:type="dxa"/>
            <w:gridSpan w:val="2"/>
          </w:tcPr>
          <w:p w:rsidR="00A15DA1" w:rsidRPr="00134EF7" w:rsidRDefault="009E20B6" w:rsidP="009E20B6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Tensão em Pressão Máxima</w:t>
            </w:r>
          </w:p>
        </w:tc>
      </w:tr>
      <w:tr w:rsidR="00A15DA1" w:rsidTr="00134EF7">
        <w:trPr>
          <w:trHeight w:val="498"/>
        </w:trPr>
        <w:tc>
          <w:tcPr>
            <w:tcW w:w="1728" w:type="dxa"/>
            <w:vMerge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729" w:type="dxa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Soprar</w:t>
            </w:r>
          </w:p>
        </w:tc>
        <w:tc>
          <w:tcPr>
            <w:tcW w:w="1729" w:type="dxa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Sugar</w:t>
            </w:r>
          </w:p>
        </w:tc>
        <w:tc>
          <w:tcPr>
            <w:tcW w:w="1729" w:type="dxa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Soprar</w:t>
            </w:r>
          </w:p>
        </w:tc>
        <w:tc>
          <w:tcPr>
            <w:tcW w:w="1729" w:type="dxa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Sugar</w:t>
            </w:r>
          </w:p>
        </w:tc>
      </w:tr>
      <w:tr w:rsidR="00A15DA1" w:rsidTr="00134EF7">
        <w:tc>
          <w:tcPr>
            <w:tcW w:w="1728" w:type="dxa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proofErr w:type="gramStart"/>
            <w:r w:rsidRPr="00134EF7">
              <w:rPr>
                <w:b/>
              </w:rPr>
              <w:t>0V</w:t>
            </w:r>
            <w:proofErr w:type="gramEnd"/>
          </w:p>
        </w:tc>
        <w:tc>
          <w:tcPr>
            <w:tcW w:w="1729" w:type="dxa"/>
          </w:tcPr>
          <w:p w:rsidR="00A15DA1" w:rsidRDefault="00134EF7" w:rsidP="00134EF7">
            <w:pPr>
              <w:spacing w:line="360" w:lineRule="auto"/>
              <w:jc w:val="center"/>
            </w:pPr>
            <w:r>
              <w:t>2,2V</w:t>
            </w:r>
          </w:p>
        </w:tc>
        <w:tc>
          <w:tcPr>
            <w:tcW w:w="1729" w:type="dxa"/>
          </w:tcPr>
          <w:p w:rsidR="00A15DA1" w:rsidRDefault="00CA6706" w:rsidP="00134EF7">
            <w:pPr>
              <w:spacing w:line="360" w:lineRule="auto"/>
              <w:jc w:val="center"/>
            </w:pPr>
            <w:r>
              <w:t>-</w:t>
            </w:r>
            <w:r w:rsidR="00134EF7">
              <w:t>1,3V</w:t>
            </w:r>
          </w:p>
        </w:tc>
        <w:tc>
          <w:tcPr>
            <w:tcW w:w="1729" w:type="dxa"/>
          </w:tcPr>
          <w:p w:rsidR="00A15DA1" w:rsidRDefault="00215002" w:rsidP="00134EF7">
            <w:pPr>
              <w:spacing w:line="360" w:lineRule="auto"/>
              <w:jc w:val="center"/>
            </w:pPr>
            <w:r>
              <w:t>9,9V</w:t>
            </w:r>
          </w:p>
        </w:tc>
        <w:tc>
          <w:tcPr>
            <w:tcW w:w="1729" w:type="dxa"/>
          </w:tcPr>
          <w:p w:rsidR="00A15DA1" w:rsidRDefault="00CA6706" w:rsidP="00134EF7">
            <w:pPr>
              <w:spacing w:line="360" w:lineRule="auto"/>
              <w:jc w:val="center"/>
            </w:pPr>
            <w:r>
              <w:t>-</w:t>
            </w:r>
            <w:r w:rsidR="00215002">
              <w:t>11,6V</w:t>
            </w:r>
          </w:p>
        </w:tc>
      </w:tr>
      <w:tr w:rsidR="00A15DA1" w:rsidTr="00134EF7">
        <w:tc>
          <w:tcPr>
            <w:tcW w:w="1728" w:type="dxa"/>
          </w:tcPr>
          <w:p w:rsidR="00A15DA1" w:rsidRPr="00134EF7" w:rsidRDefault="00A15DA1" w:rsidP="00134EF7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2,5V</w:t>
            </w:r>
          </w:p>
        </w:tc>
        <w:tc>
          <w:tcPr>
            <w:tcW w:w="1729" w:type="dxa"/>
          </w:tcPr>
          <w:p w:rsidR="00A15DA1" w:rsidRDefault="00CA6706" w:rsidP="00134EF7">
            <w:pPr>
              <w:spacing w:line="360" w:lineRule="auto"/>
              <w:jc w:val="center"/>
            </w:pPr>
            <w:proofErr w:type="gramStart"/>
            <w:r>
              <w:t>4V</w:t>
            </w:r>
            <w:proofErr w:type="gramEnd"/>
          </w:p>
        </w:tc>
        <w:tc>
          <w:tcPr>
            <w:tcW w:w="1729" w:type="dxa"/>
          </w:tcPr>
          <w:p w:rsidR="00A15DA1" w:rsidRDefault="00CA6706" w:rsidP="00134EF7">
            <w:pPr>
              <w:spacing w:line="360" w:lineRule="auto"/>
              <w:jc w:val="center"/>
            </w:pPr>
            <w:r>
              <w:t>-1,2V</w:t>
            </w:r>
          </w:p>
        </w:tc>
        <w:tc>
          <w:tcPr>
            <w:tcW w:w="1729" w:type="dxa"/>
          </w:tcPr>
          <w:p w:rsidR="00A15DA1" w:rsidRDefault="00CA6706" w:rsidP="00134EF7">
            <w:pPr>
              <w:spacing w:line="360" w:lineRule="auto"/>
              <w:jc w:val="center"/>
            </w:pPr>
            <w:r>
              <w:t>11,5V</w:t>
            </w:r>
          </w:p>
        </w:tc>
        <w:tc>
          <w:tcPr>
            <w:tcW w:w="1729" w:type="dxa"/>
          </w:tcPr>
          <w:p w:rsidR="00A15DA1" w:rsidRDefault="00CA6706" w:rsidP="00134EF7">
            <w:pPr>
              <w:spacing w:line="360" w:lineRule="auto"/>
              <w:jc w:val="center"/>
            </w:pPr>
            <w:r>
              <w:t>-</w:t>
            </w:r>
            <w:r w:rsidR="000D4EB4">
              <w:t>10,7V</w:t>
            </w:r>
          </w:p>
        </w:tc>
      </w:tr>
    </w:tbl>
    <w:p w:rsidR="00630E5D" w:rsidRDefault="00630E5D" w:rsidP="00906BB0">
      <w:pPr>
        <w:spacing w:line="360" w:lineRule="auto"/>
        <w:ind w:firstLine="1418"/>
        <w:jc w:val="both"/>
      </w:pPr>
    </w:p>
    <w:p w:rsidR="0068776E" w:rsidRDefault="0068776E" w:rsidP="00906BB0">
      <w:pPr>
        <w:spacing w:line="360" w:lineRule="auto"/>
        <w:ind w:firstLine="1418"/>
        <w:jc w:val="both"/>
      </w:pPr>
      <w:r>
        <w:t>Pode-se perceber que o ganho do circuito foi bem alto, porém o ajuste de offset não regulou bem os extremos. Os valores se mantinham praticamente os mesmos, além do que foram realizados outros testes com outros valores de resistores para diminuir o ganho e observou o mesmo problema</w:t>
      </w:r>
      <w:r w:rsidR="00F774AE">
        <w:t>, ou seja, os extremos diminuíam com o ganho</w:t>
      </w:r>
      <w:r w:rsidR="008F0E21">
        <w:t>, mas</w:t>
      </w:r>
      <w:r w:rsidR="00F774AE">
        <w:t xml:space="preserve"> não se alteravam com o ajuste de offset</w:t>
      </w:r>
      <w:r>
        <w:t>.</w:t>
      </w:r>
      <w:r w:rsidR="00AB09CB">
        <w:t xml:space="preserve"> O offset altera</w:t>
      </w:r>
      <w:r w:rsidR="00F774AE">
        <w:t xml:space="preserve"> apenas o</w:t>
      </w:r>
      <w:r w:rsidR="00AB09CB">
        <w:t xml:space="preserve"> valor da tensão quando não é introduzida uma pressão na entrada do sensor, ou seja, apenas o ponto de neutro</w:t>
      </w:r>
      <w:r w:rsidR="00F774AE">
        <w:t>.</w:t>
      </w:r>
    </w:p>
    <w:p w:rsidR="00F774AE" w:rsidRDefault="0068776E" w:rsidP="00906BB0">
      <w:pPr>
        <w:spacing w:line="360" w:lineRule="auto"/>
        <w:ind w:firstLine="1418"/>
        <w:jc w:val="both"/>
      </w:pPr>
      <w:r>
        <w:t>Com diversas pesquisas realizadas</w:t>
      </w:r>
      <w:r w:rsidR="00B02949">
        <w:t>, observou-se que o melhor amplificador operacional para se ter um bom ajuste de offset é o TL081</w:t>
      </w:r>
      <w:r w:rsidR="00630E5D">
        <w:t xml:space="preserve">. Com a </w:t>
      </w:r>
      <w:proofErr w:type="spellStart"/>
      <w:r w:rsidR="00630E5D">
        <w:t>pinagem</w:t>
      </w:r>
      <w:proofErr w:type="spellEnd"/>
      <w:r w:rsidR="00630E5D">
        <w:t xml:space="preserve"> idêntica ao LM741, o </w:t>
      </w:r>
      <w:r w:rsidR="00F774AE">
        <w:t>circuito foi mantido, apenas foi substituído o circuito integrado do amplificador operacional. Os resultados foram bem significativos, o problema do ajuste de offset foi resolvido.</w:t>
      </w:r>
    </w:p>
    <w:p w:rsidR="00A15DA1" w:rsidRDefault="00F774AE" w:rsidP="00906BB0">
      <w:pPr>
        <w:spacing w:line="360" w:lineRule="auto"/>
        <w:ind w:firstLine="1418"/>
        <w:jc w:val="both"/>
      </w:pPr>
      <w:r>
        <w:t xml:space="preserve">Os valores dos resistores para </w:t>
      </w:r>
      <w:r w:rsidR="006C6BA5">
        <w:t xml:space="preserve">que se mantivesse uma tensão </w:t>
      </w:r>
      <w:proofErr w:type="spellStart"/>
      <w:proofErr w:type="gramStart"/>
      <w:r w:rsidR="006C6BA5">
        <w:t>Vs</w:t>
      </w:r>
      <w:proofErr w:type="spellEnd"/>
      <w:proofErr w:type="gramEnd"/>
      <w:r w:rsidR="006C6BA5">
        <w:t xml:space="preserve"> que </w:t>
      </w:r>
      <w:r>
        <w:t>variasse de 0V a 5V estão mostrado no diagrama abaixo:</w:t>
      </w:r>
    </w:p>
    <w:p w:rsidR="00906BB0" w:rsidRDefault="00906BB0" w:rsidP="00906BB0">
      <w:pPr>
        <w:spacing w:line="360" w:lineRule="auto"/>
        <w:ind w:firstLine="1418"/>
        <w:jc w:val="both"/>
      </w:pPr>
    </w:p>
    <w:p w:rsidR="00CA6706" w:rsidRDefault="00D4696F" w:rsidP="00CA6706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5391150" cy="2781300"/>
            <wp:effectExtent l="19050" t="0" r="0" b="0"/>
            <wp:docPr id="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4AE" w:rsidRDefault="008F0E21" w:rsidP="00F774AE">
      <w:pPr>
        <w:spacing w:line="360" w:lineRule="auto"/>
        <w:ind w:firstLine="1418"/>
        <w:jc w:val="both"/>
      </w:pPr>
      <w:r>
        <w:t xml:space="preserve">Em um primeiro teste o offset foi ajustado para a tensão de saída se mantivesse em </w:t>
      </w:r>
      <w:proofErr w:type="gramStart"/>
      <w:r>
        <w:t>0V</w:t>
      </w:r>
      <w:proofErr w:type="gramEnd"/>
      <w:r>
        <w:t xml:space="preserve"> sem pressão introduzida e depois, no segundo teste, foi feito o</w:t>
      </w:r>
      <w:r w:rsidR="000B41B1">
        <w:t xml:space="preserve"> ajuste </w:t>
      </w:r>
      <w:r w:rsidR="000B41B1">
        <w:lastRenderedPageBreak/>
        <w:t>do</w:t>
      </w:r>
      <w:r>
        <w:t xml:space="preserve"> offset</w:t>
      </w:r>
      <w:r w:rsidR="00B763CE">
        <w:t xml:space="preserve"> para que a tensão mínima não fosse inferior a 0V e a </w:t>
      </w:r>
      <w:r w:rsidR="000B41B1">
        <w:t>tensão máxima não superior a 5V e</w:t>
      </w:r>
      <w:r w:rsidR="00B763CE">
        <w:t xml:space="preserve"> os resultados dos testes estão na tabela abaixo:</w:t>
      </w:r>
    </w:p>
    <w:p w:rsidR="00B763CE" w:rsidRDefault="00B763CE" w:rsidP="00F774AE">
      <w:pPr>
        <w:spacing w:line="360" w:lineRule="auto"/>
        <w:ind w:firstLine="1418"/>
        <w:jc w:val="both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728"/>
        <w:gridCol w:w="1729"/>
        <w:gridCol w:w="1729"/>
        <w:gridCol w:w="1729"/>
        <w:gridCol w:w="1729"/>
      </w:tblGrid>
      <w:tr w:rsidR="006C6BA5" w:rsidTr="008B1098">
        <w:tc>
          <w:tcPr>
            <w:tcW w:w="1728" w:type="dxa"/>
            <w:vMerge w:val="restart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</w:p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Offset</w:t>
            </w:r>
          </w:p>
        </w:tc>
        <w:tc>
          <w:tcPr>
            <w:tcW w:w="3458" w:type="dxa"/>
            <w:gridSpan w:val="2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Tensão em Pressão Mínima</w:t>
            </w:r>
          </w:p>
        </w:tc>
        <w:tc>
          <w:tcPr>
            <w:tcW w:w="3458" w:type="dxa"/>
            <w:gridSpan w:val="2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A30C72">
              <w:rPr>
                <w:b/>
              </w:rPr>
              <w:t>Tensão em Pressão Máxima</w:t>
            </w:r>
          </w:p>
        </w:tc>
      </w:tr>
      <w:tr w:rsidR="006C6BA5" w:rsidTr="008B1098">
        <w:trPr>
          <w:trHeight w:val="498"/>
        </w:trPr>
        <w:tc>
          <w:tcPr>
            <w:tcW w:w="1728" w:type="dxa"/>
            <w:vMerge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1729" w:type="dxa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Soprar</w:t>
            </w:r>
          </w:p>
        </w:tc>
        <w:tc>
          <w:tcPr>
            <w:tcW w:w="1729" w:type="dxa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Sugar</w:t>
            </w:r>
          </w:p>
        </w:tc>
        <w:tc>
          <w:tcPr>
            <w:tcW w:w="1729" w:type="dxa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Soprar</w:t>
            </w:r>
          </w:p>
        </w:tc>
        <w:tc>
          <w:tcPr>
            <w:tcW w:w="1729" w:type="dxa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Sugar</w:t>
            </w:r>
          </w:p>
        </w:tc>
      </w:tr>
      <w:tr w:rsidR="006C6BA5" w:rsidTr="008B1098">
        <w:tc>
          <w:tcPr>
            <w:tcW w:w="1728" w:type="dxa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proofErr w:type="gramStart"/>
            <w:r w:rsidRPr="00134EF7">
              <w:rPr>
                <w:b/>
              </w:rPr>
              <w:t>0V</w:t>
            </w:r>
            <w:proofErr w:type="gramEnd"/>
          </w:p>
        </w:tc>
        <w:tc>
          <w:tcPr>
            <w:tcW w:w="1729" w:type="dxa"/>
          </w:tcPr>
          <w:p w:rsidR="006C6BA5" w:rsidRDefault="006C6BA5" w:rsidP="006C6BA5">
            <w:pPr>
              <w:spacing w:line="360" w:lineRule="auto"/>
              <w:jc w:val="center"/>
            </w:pPr>
            <w:r>
              <w:t>1,2V</w:t>
            </w:r>
          </w:p>
        </w:tc>
        <w:tc>
          <w:tcPr>
            <w:tcW w:w="1729" w:type="dxa"/>
          </w:tcPr>
          <w:p w:rsidR="006C6BA5" w:rsidRDefault="006C6BA5" w:rsidP="006C6BA5">
            <w:pPr>
              <w:spacing w:line="360" w:lineRule="auto"/>
              <w:jc w:val="center"/>
            </w:pPr>
            <w:r>
              <w:t>-1,3V</w:t>
            </w:r>
          </w:p>
        </w:tc>
        <w:tc>
          <w:tcPr>
            <w:tcW w:w="1729" w:type="dxa"/>
          </w:tcPr>
          <w:p w:rsidR="006C6BA5" w:rsidRDefault="006C6BA5" w:rsidP="008B1098">
            <w:pPr>
              <w:spacing w:line="360" w:lineRule="auto"/>
              <w:jc w:val="center"/>
            </w:pPr>
            <w:r>
              <w:t>2,2V</w:t>
            </w:r>
          </w:p>
        </w:tc>
        <w:tc>
          <w:tcPr>
            <w:tcW w:w="1729" w:type="dxa"/>
          </w:tcPr>
          <w:p w:rsidR="006C6BA5" w:rsidRDefault="006C6BA5" w:rsidP="008B1098">
            <w:pPr>
              <w:spacing w:line="360" w:lineRule="auto"/>
              <w:jc w:val="center"/>
            </w:pPr>
            <w:r>
              <w:t>-2,3V</w:t>
            </w:r>
          </w:p>
        </w:tc>
      </w:tr>
      <w:tr w:rsidR="006C6BA5" w:rsidTr="008B1098">
        <w:tc>
          <w:tcPr>
            <w:tcW w:w="1728" w:type="dxa"/>
          </w:tcPr>
          <w:p w:rsidR="006C6BA5" w:rsidRPr="00134EF7" w:rsidRDefault="006C6BA5" w:rsidP="008B1098">
            <w:pPr>
              <w:spacing w:line="360" w:lineRule="auto"/>
              <w:jc w:val="center"/>
              <w:rPr>
                <w:b/>
              </w:rPr>
            </w:pPr>
            <w:r w:rsidRPr="00134EF7">
              <w:rPr>
                <w:b/>
              </w:rPr>
              <w:t>2,5V</w:t>
            </w:r>
          </w:p>
        </w:tc>
        <w:tc>
          <w:tcPr>
            <w:tcW w:w="1729" w:type="dxa"/>
          </w:tcPr>
          <w:p w:rsidR="006C6BA5" w:rsidRDefault="006C6BA5" w:rsidP="008B1098">
            <w:pPr>
              <w:spacing w:line="360" w:lineRule="auto"/>
              <w:jc w:val="center"/>
            </w:pPr>
            <w:r>
              <w:t>3,7V</w:t>
            </w:r>
          </w:p>
        </w:tc>
        <w:tc>
          <w:tcPr>
            <w:tcW w:w="1729" w:type="dxa"/>
          </w:tcPr>
          <w:p w:rsidR="006C6BA5" w:rsidRDefault="006C6BA5" w:rsidP="006C6BA5">
            <w:pPr>
              <w:spacing w:line="360" w:lineRule="auto"/>
              <w:jc w:val="center"/>
            </w:pPr>
            <w:r>
              <w:t>1,2V</w:t>
            </w:r>
          </w:p>
        </w:tc>
        <w:tc>
          <w:tcPr>
            <w:tcW w:w="1729" w:type="dxa"/>
          </w:tcPr>
          <w:p w:rsidR="006C6BA5" w:rsidRDefault="006C6BA5" w:rsidP="008B1098">
            <w:pPr>
              <w:spacing w:line="360" w:lineRule="auto"/>
              <w:jc w:val="center"/>
            </w:pPr>
            <w:r>
              <w:t>4,7V</w:t>
            </w:r>
          </w:p>
        </w:tc>
        <w:tc>
          <w:tcPr>
            <w:tcW w:w="1729" w:type="dxa"/>
          </w:tcPr>
          <w:p w:rsidR="006C6BA5" w:rsidRDefault="006C6BA5" w:rsidP="008B1098">
            <w:pPr>
              <w:spacing w:line="360" w:lineRule="auto"/>
              <w:jc w:val="center"/>
            </w:pPr>
            <w:r>
              <w:t>-0,01V</w:t>
            </w:r>
          </w:p>
        </w:tc>
      </w:tr>
    </w:tbl>
    <w:p w:rsidR="006C6BA5" w:rsidRDefault="006C6BA5" w:rsidP="00F774AE">
      <w:pPr>
        <w:spacing w:line="360" w:lineRule="auto"/>
        <w:ind w:firstLine="1418"/>
        <w:jc w:val="both"/>
      </w:pPr>
    </w:p>
    <w:p w:rsidR="001B60D2" w:rsidRDefault="000B41B1" w:rsidP="00BA42F6">
      <w:pPr>
        <w:spacing w:line="360" w:lineRule="auto"/>
        <w:ind w:firstLine="1418"/>
        <w:jc w:val="both"/>
      </w:pPr>
      <w:r>
        <w:t xml:space="preserve">Com estes resultados pode-se definir esse como o circuito de entrada do </w:t>
      </w:r>
      <w:proofErr w:type="spellStart"/>
      <w:r>
        <w:t>microcontrolador</w:t>
      </w:r>
      <w:proofErr w:type="spellEnd"/>
      <w:r>
        <w:t>, porém há outro problema que ainda não foi mencionado que é o fato de ter que utilizar uma fonte de -</w:t>
      </w:r>
      <w:proofErr w:type="gramStart"/>
      <w:r>
        <w:t>12V</w:t>
      </w:r>
      <w:proofErr w:type="gramEnd"/>
      <w:r>
        <w:t xml:space="preserve"> na entrada </w:t>
      </w:r>
      <w:proofErr w:type="spellStart"/>
      <w:r>
        <w:t>Vee</w:t>
      </w:r>
      <w:proofErr w:type="spellEnd"/>
      <w:r>
        <w:t xml:space="preserve"> do amplificador operacional. Em testes de laboratório é possível obter essa tensão facilmente, mas para um módulo na qual a tensão de alimentação fornecida é de apenas </w:t>
      </w:r>
      <w:proofErr w:type="gramStart"/>
      <w:r>
        <w:t>12V</w:t>
      </w:r>
      <w:proofErr w:type="gramEnd"/>
      <w:r>
        <w:t xml:space="preserve"> será necessário um outro circuito capaz de gerar essa tensão de -12V.</w:t>
      </w:r>
      <w:r w:rsidR="00BA42F6">
        <w:t xml:space="preserve"> O diagrama abaixo mostra um circuito com um NE555 capaz de gerar a tensão negativa para a entrada </w:t>
      </w:r>
      <w:proofErr w:type="spellStart"/>
      <w:r w:rsidR="00BA42F6">
        <w:t>Vee</w:t>
      </w:r>
      <w:proofErr w:type="spellEnd"/>
      <w:r w:rsidR="00BA42F6">
        <w:t xml:space="preserve"> do Amplificador Operacional.</w:t>
      </w:r>
    </w:p>
    <w:p w:rsidR="00BA42F6" w:rsidRDefault="00BA42F6" w:rsidP="00BA42F6">
      <w:pPr>
        <w:spacing w:line="360" w:lineRule="auto"/>
        <w:ind w:firstLine="1418"/>
        <w:jc w:val="center"/>
      </w:pPr>
    </w:p>
    <w:p w:rsidR="00596292" w:rsidRDefault="00D53909" w:rsidP="00BA42F6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248275" cy="2543175"/>
            <wp:effectExtent l="19050" t="0" r="9525" b="0"/>
            <wp:docPr id="9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2F6" w:rsidRDefault="00E85806" w:rsidP="00BA42F6">
      <w:pPr>
        <w:spacing w:line="360" w:lineRule="auto"/>
        <w:ind w:firstLine="1418"/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-832485</wp:posOffset>
            </wp:positionH>
            <wp:positionV relativeFrom="paragraph">
              <wp:posOffset>202565</wp:posOffset>
            </wp:positionV>
            <wp:extent cx="7157720" cy="2200275"/>
            <wp:effectExtent l="19050" t="0" r="5080" b="0"/>
            <wp:wrapNone/>
            <wp:docPr id="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772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42F6">
        <w:t>Assim, o circuito completo fica da seguinte forma:</w:t>
      </w:r>
    </w:p>
    <w:p w:rsidR="00D53909" w:rsidRDefault="00D53909" w:rsidP="00D53909">
      <w:pPr>
        <w:spacing w:line="360" w:lineRule="auto"/>
        <w:jc w:val="center"/>
      </w:pPr>
    </w:p>
    <w:p w:rsidR="00D53909" w:rsidRDefault="00D53909" w:rsidP="00D53909">
      <w:pPr>
        <w:spacing w:line="360" w:lineRule="auto"/>
        <w:jc w:val="center"/>
      </w:pPr>
    </w:p>
    <w:p w:rsidR="00D53909" w:rsidRDefault="00D53909" w:rsidP="00D53909">
      <w:pPr>
        <w:spacing w:line="360" w:lineRule="auto"/>
        <w:jc w:val="center"/>
      </w:pPr>
    </w:p>
    <w:p w:rsidR="00D53909" w:rsidRDefault="00D53909" w:rsidP="00D53909">
      <w:pPr>
        <w:spacing w:line="360" w:lineRule="auto"/>
        <w:jc w:val="center"/>
      </w:pPr>
    </w:p>
    <w:p w:rsidR="00BA42F6" w:rsidRDefault="00BA42F6" w:rsidP="00D53909">
      <w:pPr>
        <w:spacing w:line="360" w:lineRule="auto"/>
      </w:pPr>
    </w:p>
    <w:p w:rsidR="0074123B" w:rsidRDefault="0074123B" w:rsidP="0074123B">
      <w:pPr>
        <w:spacing w:line="360" w:lineRule="auto"/>
        <w:ind w:firstLine="1418"/>
      </w:pPr>
      <w:r>
        <w:lastRenderedPageBreak/>
        <w:t xml:space="preserve">A imagem a seguir mostra o circuito montado em um Proto </w:t>
      </w:r>
      <w:proofErr w:type="spellStart"/>
      <w:r>
        <w:t>Board</w:t>
      </w:r>
      <w:proofErr w:type="spellEnd"/>
      <w:r>
        <w:t>.</w:t>
      </w:r>
    </w:p>
    <w:p w:rsidR="0074123B" w:rsidRDefault="0074123B" w:rsidP="0074123B">
      <w:pPr>
        <w:spacing w:line="360" w:lineRule="auto"/>
        <w:ind w:firstLine="1418"/>
      </w:pPr>
    </w:p>
    <w:p w:rsidR="0074123B" w:rsidRDefault="0074123B" w:rsidP="0074123B">
      <w:pPr>
        <w:spacing w:line="360" w:lineRule="auto"/>
      </w:pPr>
      <w:r>
        <w:rPr>
          <w:noProof/>
        </w:rPr>
        <w:drawing>
          <wp:inline distT="0" distB="0" distL="0" distR="0">
            <wp:extent cx="5400040" cy="4050030"/>
            <wp:effectExtent l="19050" t="0" r="0" b="0"/>
            <wp:docPr id="10" name="Imagem 9" descr="2406201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06201013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806" w:rsidRDefault="00E85806" w:rsidP="00E85806">
      <w:pPr>
        <w:spacing w:line="360" w:lineRule="auto"/>
        <w:ind w:firstLine="1418"/>
      </w:pPr>
    </w:p>
    <w:p w:rsidR="00C0107B" w:rsidRDefault="00C0107B" w:rsidP="008A1111">
      <w:pPr>
        <w:spacing w:line="360" w:lineRule="auto"/>
        <w:ind w:firstLine="1418"/>
        <w:jc w:val="both"/>
      </w:pPr>
      <w:r>
        <w:t xml:space="preserve">Outro circuito que deve ser </w:t>
      </w:r>
      <w:proofErr w:type="gramStart"/>
      <w:r>
        <w:t>implementado</w:t>
      </w:r>
      <w:proofErr w:type="gramEnd"/>
      <w:r>
        <w:t xml:space="preserve"> é o de calibração no qual o usuário poderá ajustar o ponto de transição entre sopro forte e sopro fraco bem como a sucção forte e sucção fraca. </w:t>
      </w:r>
      <w:r w:rsidR="0053371A">
        <w:t xml:space="preserve">Para isso pensou-se na utilização de </w:t>
      </w:r>
      <w:r w:rsidR="008C3D83">
        <w:t>dois</w:t>
      </w:r>
      <w:r w:rsidR="0053371A">
        <w:t xml:space="preserve"> potenciômetros que fornecem níveis de tensão variados</w:t>
      </w:r>
      <w:r w:rsidR="008C3D83">
        <w:t xml:space="preserve"> para o </w:t>
      </w:r>
      <w:proofErr w:type="spellStart"/>
      <w:r w:rsidR="008C3D83">
        <w:t>microcontrolador</w:t>
      </w:r>
      <w:proofErr w:type="spellEnd"/>
      <w:r w:rsidR="008C3D83">
        <w:t>. Um potenciômetro ajusta o sopro e o outro ajusta a sucção. O circuito de calibração fica da seguinte forma:</w:t>
      </w:r>
    </w:p>
    <w:p w:rsidR="008C3D83" w:rsidRDefault="00FF73D5" w:rsidP="00653341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4229100" cy="1885950"/>
            <wp:effectExtent l="19050" t="0" r="0" b="0"/>
            <wp:docPr id="12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73D5" w:rsidRDefault="00FF73D5" w:rsidP="00FF73D5">
      <w:pPr>
        <w:spacing w:line="360" w:lineRule="auto"/>
        <w:jc w:val="both"/>
      </w:pPr>
    </w:p>
    <w:p w:rsidR="00E85806" w:rsidRDefault="008A1111" w:rsidP="00FF73D5">
      <w:pPr>
        <w:spacing w:line="360" w:lineRule="auto"/>
        <w:ind w:firstLine="1418"/>
        <w:jc w:val="both"/>
      </w:pPr>
      <w:r>
        <w:lastRenderedPageBreak/>
        <w:t xml:space="preserve">Como um protótipo do dispositivo de controle de sopro o </w:t>
      </w:r>
      <w:proofErr w:type="spellStart"/>
      <w:r>
        <w:t>microcontrolador</w:t>
      </w:r>
      <w:proofErr w:type="spellEnd"/>
      <w:r>
        <w:t xml:space="preserve"> que deverá ser utilizado é um A</w:t>
      </w:r>
      <w:r w:rsidR="001E2102">
        <w:t>TMEGA</w:t>
      </w:r>
      <w:r w:rsidR="00763AAE">
        <w:t xml:space="preserve">8. Inicialmente para fins de testes de programação, o circuito para utilizar o </w:t>
      </w:r>
      <w:proofErr w:type="spellStart"/>
      <w:r w:rsidR="00763AAE">
        <w:t>microcontrolador</w:t>
      </w:r>
      <w:proofErr w:type="spellEnd"/>
      <w:r w:rsidR="00763AAE">
        <w:t xml:space="preserve"> é um </w:t>
      </w:r>
      <w:proofErr w:type="spellStart"/>
      <w:r w:rsidR="00763AAE">
        <w:t>Arduíno</w:t>
      </w:r>
      <w:proofErr w:type="spellEnd"/>
      <w:r w:rsidR="00763AAE">
        <w:t xml:space="preserve"> no qual foram definidas </w:t>
      </w:r>
      <w:r w:rsidR="00C0107B">
        <w:t>e</w:t>
      </w:r>
      <w:r w:rsidR="00763AAE">
        <w:t>ntradas analógicas e saídas digitais</w:t>
      </w:r>
      <w:r w:rsidR="00C0107B">
        <w:t xml:space="preserve"> para serem aplicadas ao circuito do sensor.</w:t>
      </w:r>
    </w:p>
    <w:p w:rsidR="00773316" w:rsidRDefault="006C541A" w:rsidP="008A1111">
      <w:pPr>
        <w:spacing w:line="360" w:lineRule="auto"/>
        <w:ind w:firstLine="1418"/>
        <w:jc w:val="both"/>
      </w:pPr>
      <w:r>
        <w:t xml:space="preserve">Assim sendo, o circuito completo com junto com o </w:t>
      </w:r>
      <w:proofErr w:type="spellStart"/>
      <w:r>
        <w:t>microcontrolador</w:t>
      </w:r>
      <w:proofErr w:type="spellEnd"/>
      <w:r>
        <w:t xml:space="preserve"> e o circuito de calibração ficou da seguinte forma:</w:t>
      </w: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-1032510</wp:posOffset>
            </wp:positionH>
            <wp:positionV relativeFrom="paragraph">
              <wp:posOffset>130810</wp:posOffset>
            </wp:positionV>
            <wp:extent cx="7543800" cy="6257925"/>
            <wp:effectExtent l="19050" t="0" r="0" b="0"/>
            <wp:wrapNone/>
            <wp:docPr id="1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625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1E2102" w:rsidRDefault="001E2102" w:rsidP="008A1111">
      <w:pPr>
        <w:spacing w:line="360" w:lineRule="auto"/>
        <w:ind w:firstLine="1418"/>
        <w:jc w:val="both"/>
        <w:rPr>
          <w:noProof/>
        </w:rPr>
      </w:pPr>
    </w:p>
    <w:p w:rsidR="006C541A" w:rsidRDefault="001E2102" w:rsidP="008A1111">
      <w:pPr>
        <w:spacing w:line="360" w:lineRule="auto"/>
        <w:ind w:firstLine="1418"/>
        <w:jc w:val="both"/>
      </w:pPr>
      <w:r>
        <w:lastRenderedPageBreak/>
        <w:t xml:space="preserve">Este mesmo circuito foi </w:t>
      </w:r>
      <w:r w:rsidR="00B83544">
        <w:t>recriado em</w:t>
      </w:r>
      <w:r>
        <w:t xml:space="preserve"> um software de design para placa de circuito impresso.</w:t>
      </w:r>
      <w:r w:rsidR="00B83544">
        <w:t xml:space="preserve"> A figura seguinte mostra o circuito feito pelo Software.</w:t>
      </w:r>
    </w:p>
    <w:p w:rsidR="00B83544" w:rsidRDefault="007722EB" w:rsidP="00B83544">
      <w:pPr>
        <w:spacing w:line="360" w:lineRule="auto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-756285</wp:posOffset>
            </wp:positionH>
            <wp:positionV relativeFrom="paragraph">
              <wp:posOffset>117475</wp:posOffset>
            </wp:positionV>
            <wp:extent cx="7044690" cy="4733925"/>
            <wp:effectExtent l="19050" t="0" r="3810" b="0"/>
            <wp:wrapNone/>
            <wp:docPr id="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4690" cy="473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B83544" w:rsidP="00B83544">
      <w:pPr>
        <w:spacing w:line="360" w:lineRule="auto"/>
        <w:jc w:val="both"/>
        <w:rPr>
          <w:noProof/>
        </w:rPr>
      </w:pPr>
    </w:p>
    <w:p w:rsidR="00B83544" w:rsidRDefault="007722EB" w:rsidP="00B83544">
      <w:pPr>
        <w:spacing w:line="360" w:lineRule="auto"/>
        <w:ind w:firstLine="1418"/>
        <w:jc w:val="both"/>
      </w:pPr>
      <w:r>
        <w:t xml:space="preserve">O circuito foi refeito, porém com um pequeno erro na região circulada da figura, a ligação do capacitor e do resistor está na posição incorreta. O erro foi corrigido posteriormente na própria placa, </w:t>
      </w:r>
      <w:r w:rsidR="004867C4">
        <w:t>porém,</w:t>
      </w:r>
      <w:r>
        <w:t xml:space="preserve"> o circuito foi </w:t>
      </w:r>
      <w:proofErr w:type="spellStart"/>
      <w:r>
        <w:t>roteado</w:t>
      </w:r>
      <w:proofErr w:type="spellEnd"/>
      <w:r>
        <w:t xml:space="preserve"> com esse erro. A figura seguinte mostra o circuito </w:t>
      </w:r>
      <w:proofErr w:type="spellStart"/>
      <w:r>
        <w:t>roteado</w:t>
      </w:r>
      <w:proofErr w:type="spellEnd"/>
      <w:r>
        <w:t>.</w:t>
      </w:r>
    </w:p>
    <w:p w:rsidR="007722EB" w:rsidRDefault="007722EB" w:rsidP="00B83544">
      <w:pPr>
        <w:spacing w:line="360" w:lineRule="auto"/>
        <w:ind w:firstLine="1418"/>
        <w:jc w:val="both"/>
      </w:pPr>
    </w:p>
    <w:p w:rsidR="00B83544" w:rsidRDefault="00B83544" w:rsidP="00B83544">
      <w:pPr>
        <w:spacing w:line="360" w:lineRule="auto"/>
        <w:jc w:val="both"/>
      </w:pPr>
    </w:p>
    <w:p w:rsidR="00B83544" w:rsidRDefault="00B83544" w:rsidP="00B83544">
      <w:pPr>
        <w:spacing w:line="360" w:lineRule="auto"/>
        <w:jc w:val="both"/>
      </w:pPr>
    </w:p>
    <w:p w:rsidR="00B83544" w:rsidRDefault="00B83544" w:rsidP="00B83544">
      <w:pPr>
        <w:spacing w:line="360" w:lineRule="auto"/>
        <w:jc w:val="both"/>
      </w:pPr>
    </w:p>
    <w:p w:rsidR="007722EB" w:rsidRDefault="007722EB" w:rsidP="00B83544">
      <w:pPr>
        <w:spacing w:line="360" w:lineRule="auto"/>
        <w:jc w:val="both"/>
      </w:pPr>
    </w:p>
    <w:p w:rsidR="007722EB" w:rsidRDefault="007722EB" w:rsidP="00B83544">
      <w:pPr>
        <w:spacing w:line="360" w:lineRule="auto"/>
        <w:jc w:val="both"/>
      </w:pPr>
    </w:p>
    <w:p w:rsidR="007722EB" w:rsidRDefault="007722EB" w:rsidP="00B83544">
      <w:pPr>
        <w:spacing w:line="360" w:lineRule="auto"/>
        <w:jc w:val="both"/>
      </w:pPr>
    </w:p>
    <w:p w:rsidR="007722EB" w:rsidRDefault="007722EB" w:rsidP="00B83544">
      <w:pPr>
        <w:spacing w:line="360" w:lineRule="auto"/>
        <w:jc w:val="both"/>
      </w:pPr>
    </w:p>
    <w:p w:rsidR="007722EB" w:rsidRDefault="007722EB" w:rsidP="00B83544">
      <w:pPr>
        <w:spacing w:line="360" w:lineRule="auto"/>
        <w:jc w:val="both"/>
      </w:pPr>
    </w:p>
    <w:p w:rsidR="007722EB" w:rsidRDefault="00CE4E03" w:rsidP="00B83544">
      <w:pPr>
        <w:spacing w:line="360" w:lineRule="auto"/>
        <w:jc w:val="both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1082041</wp:posOffset>
            </wp:positionH>
            <wp:positionV relativeFrom="paragraph">
              <wp:posOffset>-1266506</wp:posOffset>
            </wp:positionV>
            <wp:extent cx="3543300" cy="4886325"/>
            <wp:effectExtent l="685800" t="0" r="666750" b="0"/>
            <wp:wrapNone/>
            <wp:docPr id="7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43300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</w:pPr>
    </w:p>
    <w:p w:rsidR="004867C4" w:rsidRDefault="004867C4" w:rsidP="00B83544">
      <w:pPr>
        <w:spacing w:line="360" w:lineRule="auto"/>
        <w:jc w:val="both"/>
        <w:rPr>
          <w:noProof/>
        </w:rPr>
      </w:pPr>
    </w:p>
    <w:p w:rsidR="007722EB" w:rsidRDefault="007722EB" w:rsidP="00B83544">
      <w:pPr>
        <w:spacing w:line="360" w:lineRule="auto"/>
        <w:jc w:val="both"/>
      </w:pPr>
    </w:p>
    <w:p w:rsidR="004867C4" w:rsidRDefault="004867C4" w:rsidP="007722EB">
      <w:pPr>
        <w:spacing w:line="360" w:lineRule="auto"/>
        <w:ind w:firstLine="1418"/>
        <w:jc w:val="both"/>
      </w:pPr>
    </w:p>
    <w:p w:rsidR="00B83544" w:rsidRDefault="004867C4" w:rsidP="007722EB">
      <w:pPr>
        <w:spacing w:line="360" w:lineRule="auto"/>
        <w:ind w:firstLine="1418"/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967740</wp:posOffset>
            </wp:positionH>
            <wp:positionV relativeFrom="paragraph">
              <wp:posOffset>499110</wp:posOffset>
            </wp:positionV>
            <wp:extent cx="3448050" cy="4591050"/>
            <wp:effectExtent l="590550" t="0" r="571500" b="0"/>
            <wp:wrapNone/>
            <wp:docPr id="8" name="Imagem 3" descr="C:\Arthur\LSI\Sopro\Imagens\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Arthur\LSI\Sopro\Imagens\Foto 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48050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A</w:t>
      </w:r>
      <w:r w:rsidR="00CE4E03">
        <w:t>pós a corr</w:t>
      </w:r>
      <w:r>
        <w:t>osão e soldagem dos componentes a placa ficou do modo como mostra</w:t>
      </w:r>
      <w:r w:rsidR="00085AEF">
        <w:t>m</w:t>
      </w:r>
      <w:r>
        <w:t xml:space="preserve"> a</w:t>
      </w:r>
      <w:r w:rsidR="00085AEF">
        <w:t>s</w:t>
      </w:r>
      <w:r>
        <w:t xml:space="preserve"> figura</w:t>
      </w:r>
      <w:r w:rsidR="00085AEF">
        <w:t>s seguintes</w:t>
      </w:r>
      <w:r>
        <w:t>.</w:t>
      </w: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7722EB">
      <w:pPr>
        <w:spacing w:line="360" w:lineRule="auto"/>
        <w:ind w:firstLine="1418"/>
        <w:jc w:val="both"/>
      </w:pPr>
    </w:p>
    <w:p w:rsidR="00CE4E03" w:rsidRDefault="00CE4E03" w:rsidP="00CE4E03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>
            <wp:extent cx="5400675" cy="4048125"/>
            <wp:effectExtent l="19050" t="0" r="9525" b="0"/>
            <wp:docPr id="15" name="Imagem 5" descr="C:\Arthur\LSI\Sopro\Imagens\Fot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Arthur\LSI\Sopro\Imagens\Foto 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E03" w:rsidRDefault="00CE4E03" w:rsidP="00CE4E03">
      <w:pPr>
        <w:spacing w:line="360" w:lineRule="auto"/>
        <w:jc w:val="both"/>
      </w:pPr>
    </w:p>
    <w:p w:rsidR="00CE4E03" w:rsidRDefault="00CE4E03" w:rsidP="00CE4E03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5400675" cy="4048125"/>
            <wp:effectExtent l="19050" t="0" r="9525" b="0"/>
            <wp:docPr id="14" name="Imagem 4" descr="C:\Arthur\LSI\Sopro\Imagens\Fot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Arthur\LSI\Sopro\Imagens\Foto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E03" w:rsidRDefault="00CE4E03" w:rsidP="00CE4E03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>
            <wp:extent cx="5400675" cy="4048125"/>
            <wp:effectExtent l="19050" t="0" r="9525" b="0"/>
            <wp:docPr id="16" name="Imagem 6" descr="C:\Arthur\LSI\Sopro\Imagens\Foto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Arthur\LSI\Sopro\Imagens\Foto 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E03" w:rsidRDefault="00CE4E03" w:rsidP="007722EB">
      <w:pPr>
        <w:spacing w:line="360" w:lineRule="auto"/>
        <w:ind w:firstLine="1418"/>
        <w:jc w:val="both"/>
      </w:pPr>
    </w:p>
    <w:p w:rsidR="00184B22" w:rsidRDefault="00DD232D" w:rsidP="00184B22">
      <w:pPr>
        <w:spacing w:line="360" w:lineRule="auto"/>
        <w:ind w:firstLine="1418"/>
        <w:jc w:val="both"/>
      </w:pPr>
      <w:r>
        <w:t xml:space="preserve">Para fechar a placa foi utilizada uma caixa e uma </w:t>
      </w:r>
      <w:r w:rsidR="00085AEF">
        <w:t>conexão</w:t>
      </w:r>
      <w:r>
        <w:t xml:space="preserve"> para mangueira.</w:t>
      </w:r>
      <w:r w:rsidR="00184B22">
        <w:t xml:space="preserve"> As margens d</w:t>
      </w:r>
      <w:r w:rsidR="00085AEF">
        <w:t>a placa foram lixadas para encaixar</w:t>
      </w:r>
      <w:r w:rsidR="00184B22">
        <w:t xml:space="preserve"> </w:t>
      </w:r>
      <w:r w:rsidR="00085AEF">
        <w:t xml:space="preserve">a mesma </w:t>
      </w:r>
      <w:r w:rsidR="00184B22">
        <w:t xml:space="preserve">na caixa. Uma mangueira foi utilizada para conectar o sensor de pressão à </w:t>
      </w:r>
      <w:r w:rsidR="00085AEF">
        <w:t>conexão</w:t>
      </w:r>
      <w:r w:rsidR="00184B22">
        <w:t>.</w:t>
      </w:r>
    </w:p>
    <w:p w:rsidR="00DD232D" w:rsidRDefault="00DD232D" w:rsidP="007722EB">
      <w:pPr>
        <w:spacing w:line="360" w:lineRule="auto"/>
        <w:ind w:firstLine="1418"/>
        <w:jc w:val="both"/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167005</wp:posOffset>
            </wp:positionV>
            <wp:extent cx="5400675" cy="4048125"/>
            <wp:effectExtent l="19050" t="0" r="9525" b="0"/>
            <wp:wrapNone/>
            <wp:docPr id="17" name="Imagem 7" descr="C:\Arthur\LSI\Sopro\Imagens\Foto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Arthur\LSI\Sopro\Imagens\Foto 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184B22">
      <w:pPr>
        <w:spacing w:line="360" w:lineRule="auto"/>
        <w:jc w:val="both"/>
      </w:pPr>
    </w:p>
    <w:p w:rsidR="00DD232D" w:rsidRDefault="00184B22" w:rsidP="00184B22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>
            <wp:extent cx="5400675" cy="4048125"/>
            <wp:effectExtent l="19050" t="0" r="9525" b="0"/>
            <wp:docPr id="18" name="Imagem 8" descr="C:\Arthur\LSI\Sopro\Imagens\Foto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Arthur\LSI\Sopro\Imagens\Foto 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B22" w:rsidRDefault="00184B22" w:rsidP="00184B22">
      <w:pPr>
        <w:spacing w:line="360" w:lineRule="auto"/>
        <w:jc w:val="both"/>
      </w:pPr>
    </w:p>
    <w:p w:rsidR="00085AEF" w:rsidRDefault="00085AEF" w:rsidP="00085AEF">
      <w:pPr>
        <w:spacing w:line="360" w:lineRule="auto"/>
        <w:ind w:firstLine="1418"/>
        <w:jc w:val="both"/>
      </w:pPr>
      <w:r>
        <w:t>A</w:t>
      </w:r>
      <w:r w:rsidR="00184B22">
        <w:t xml:space="preserve"> caixa com a tampa e os parafusos ficou da seguinte forma:</w:t>
      </w:r>
    </w:p>
    <w:p w:rsidR="00184B22" w:rsidRDefault="00184B22" w:rsidP="00184B22">
      <w:pPr>
        <w:spacing w:line="360" w:lineRule="auto"/>
        <w:jc w:val="both"/>
      </w:pPr>
      <w:r>
        <w:rPr>
          <w:noProof/>
        </w:rPr>
        <w:drawing>
          <wp:inline distT="0" distB="0" distL="0" distR="0">
            <wp:extent cx="5400675" cy="4048125"/>
            <wp:effectExtent l="19050" t="0" r="9525" b="0"/>
            <wp:docPr id="19" name="Imagem 9" descr="C:\Arthur\LSI\Sopro\Imagens\Foto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Arthur\LSI\Sopro\Imagens\Foto 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B22" w:rsidRDefault="00184B22" w:rsidP="00301A75">
      <w:pPr>
        <w:spacing w:line="360" w:lineRule="auto"/>
        <w:ind w:firstLine="1418"/>
        <w:jc w:val="both"/>
      </w:pPr>
      <w:r>
        <w:lastRenderedPageBreak/>
        <w:t>Na parte superior foi colocada uma etiqueta indicativa</w:t>
      </w:r>
      <w:r w:rsidR="00301A75">
        <w:t xml:space="preserve"> com o nome “Interface de Sopro” e o logotipo do LSI-TEC</w:t>
      </w:r>
      <w:r>
        <w:t>.</w:t>
      </w:r>
    </w:p>
    <w:p w:rsidR="00184B22" w:rsidRDefault="00184B22" w:rsidP="00787C5B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4943476" cy="3705428"/>
            <wp:effectExtent l="19050" t="0" r="9524" b="0"/>
            <wp:docPr id="20" name="Imagem 10" descr="C:\Arthur\LSI\Sopro\Imagens\Foto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Arthur\LSI\Sopro\Imagens\Foto 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6" cy="3705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B22" w:rsidRDefault="00184B22" w:rsidP="00184B22">
      <w:pPr>
        <w:spacing w:line="360" w:lineRule="auto"/>
        <w:ind w:firstLine="1418"/>
        <w:jc w:val="both"/>
      </w:pPr>
    </w:p>
    <w:p w:rsidR="00184B22" w:rsidRDefault="00184B22" w:rsidP="00184B22">
      <w:pPr>
        <w:spacing w:line="360" w:lineRule="auto"/>
        <w:ind w:firstLine="1418"/>
        <w:jc w:val="both"/>
      </w:pPr>
      <w:r>
        <w:t>Assim</w:t>
      </w:r>
      <w:r w:rsidR="00085AEF">
        <w:t>,</w:t>
      </w:r>
      <w:r>
        <w:t xml:space="preserve"> o dispositivo de Interface de Sopro</w:t>
      </w:r>
      <w:r w:rsidR="00301A75">
        <w:t xml:space="preserve"> fica com a seguinte característica.</w:t>
      </w:r>
    </w:p>
    <w:p w:rsidR="00301A75" w:rsidRDefault="00301A75" w:rsidP="00184B22">
      <w:pPr>
        <w:spacing w:line="360" w:lineRule="auto"/>
        <w:ind w:firstLine="1418"/>
        <w:jc w:val="both"/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180437</wp:posOffset>
            </wp:positionH>
            <wp:positionV relativeFrom="paragraph">
              <wp:posOffset>155575</wp:posOffset>
            </wp:positionV>
            <wp:extent cx="5070282" cy="3800476"/>
            <wp:effectExtent l="19050" t="0" r="0" b="0"/>
            <wp:wrapNone/>
            <wp:docPr id="21" name="Imagem 11" descr="C:\Arthur\LSI\Sopro\Imagens\Foto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Arthur\LSI\Sopro\Imagens\Foto 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282" cy="3800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DD232D" w:rsidRDefault="00DD232D" w:rsidP="007722EB">
      <w:pPr>
        <w:spacing w:line="360" w:lineRule="auto"/>
        <w:ind w:firstLine="1418"/>
        <w:jc w:val="both"/>
      </w:pPr>
    </w:p>
    <w:p w:rsidR="00301A75" w:rsidRDefault="00301A75" w:rsidP="007722EB">
      <w:pPr>
        <w:spacing w:line="360" w:lineRule="auto"/>
        <w:ind w:firstLine="1418"/>
        <w:jc w:val="both"/>
      </w:pPr>
    </w:p>
    <w:p w:rsidR="00301A75" w:rsidRDefault="00301A75" w:rsidP="007722EB">
      <w:pPr>
        <w:spacing w:line="360" w:lineRule="auto"/>
        <w:ind w:firstLine="1418"/>
        <w:jc w:val="both"/>
      </w:pPr>
    </w:p>
    <w:p w:rsidR="00301A75" w:rsidRDefault="00301A75" w:rsidP="007722EB">
      <w:pPr>
        <w:spacing w:line="360" w:lineRule="auto"/>
        <w:ind w:firstLine="1418"/>
        <w:jc w:val="both"/>
      </w:pPr>
    </w:p>
    <w:p w:rsidR="00787C5B" w:rsidRDefault="00787C5B" w:rsidP="007722EB">
      <w:pPr>
        <w:spacing w:line="360" w:lineRule="auto"/>
        <w:ind w:firstLine="1418"/>
        <w:jc w:val="both"/>
      </w:pPr>
    </w:p>
    <w:p w:rsidR="00301A75" w:rsidRDefault="00301A75" w:rsidP="007722EB">
      <w:pPr>
        <w:spacing w:line="360" w:lineRule="auto"/>
        <w:ind w:firstLine="1418"/>
        <w:jc w:val="both"/>
      </w:pPr>
    </w:p>
    <w:p w:rsidR="00301A75" w:rsidRDefault="00301A75" w:rsidP="00787C5B"/>
    <w:p w:rsidR="00787C5B" w:rsidRDefault="00787C5B" w:rsidP="00787C5B">
      <w:r>
        <w:br w:type="page"/>
      </w:r>
    </w:p>
    <w:p w:rsidR="00301A75" w:rsidRDefault="00301A75" w:rsidP="00787C5B">
      <w:pPr>
        <w:jc w:val="center"/>
        <w:rPr>
          <w:b/>
        </w:rPr>
      </w:pPr>
      <w:r>
        <w:rPr>
          <w:b/>
        </w:rPr>
        <w:lastRenderedPageBreak/>
        <w:t xml:space="preserve">Código do </w:t>
      </w:r>
      <w:proofErr w:type="spellStart"/>
      <w:r>
        <w:rPr>
          <w:b/>
        </w:rPr>
        <w:t>Microcontrolador</w:t>
      </w:r>
      <w:proofErr w:type="spellEnd"/>
    </w:p>
    <w:p w:rsidR="00301A75" w:rsidRDefault="00301A75" w:rsidP="00301A75">
      <w:pPr>
        <w:spacing w:line="360" w:lineRule="auto"/>
        <w:rPr>
          <w:b/>
        </w:rPr>
      </w:pPr>
    </w:p>
    <w:p w:rsidR="00D963A2" w:rsidRDefault="00301A75" w:rsidP="005D52B2">
      <w:pPr>
        <w:spacing w:line="360" w:lineRule="auto"/>
        <w:ind w:firstLine="1418"/>
        <w:jc w:val="both"/>
      </w:pPr>
      <w:r>
        <w:t>O código para programação d</w:t>
      </w:r>
      <w:r w:rsidR="00787C5B">
        <w:t xml:space="preserve">o </w:t>
      </w:r>
      <w:proofErr w:type="spellStart"/>
      <w:r w:rsidR="00787C5B">
        <w:t>microcontrolador</w:t>
      </w:r>
      <w:proofErr w:type="spellEnd"/>
      <w:r w:rsidR="00787C5B">
        <w:t xml:space="preserve"> foi feito</w:t>
      </w:r>
      <w:r>
        <w:t xml:space="preserve"> para que </w:t>
      </w:r>
      <w:r w:rsidR="00E273D0">
        <w:t xml:space="preserve">o mesmo servisse para acionar </w:t>
      </w:r>
      <w:r w:rsidR="009C271F">
        <w:t>um controle de chaves</w:t>
      </w:r>
      <w:r w:rsidR="00E273D0">
        <w:t>. Cada intensidade do sopro é</w:t>
      </w:r>
      <w:r w:rsidR="009C271F">
        <w:t xml:space="preserve"> proporcional a uma t</w:t>
      </w:r>
      <w:r w:rsidR="00E273D0">
        <w:t>ensão que alimenta</w:t>
      </w:r>
      <w:r w:rsidR="009C271F">
        <w:t xml:space="preserve"> uma </w:t>
      </w:r>
      <w:r w:rsidR="00E273D0">
        <w:t xml:space="preserve">das </w:t>
      </w:r>
      <w:r w:rsidR="009C271F">
        <w:t>entrada</w:t>
      </w:r>
      <w:r w:rsidR="00E273D0">
        <w:t>s</w:t>
      </w:r>
      <w:r w:rsidR="009C271F">
        <w:t xml:space="preserve"> analógica</w:t>
      </w:r>
      <w:r w:rsidR="00D963A2">
        <w:t xml:space="preserve">s do </w:t>
      </w:r>
      <w:proofErr w:type="spellStart"/>
      <w:r w:rsidR="00D963A2">
        <w:t>microcontrolador</w:t>
      </w:r>
      <w:proofErr w:type="spellEnd"/>
      <w:r w:rsidR="00D963A2">
        <w:t>.</w:t>
      </w:r>
      <w:r w:rsidR="005D52B2">
        <w:t xml:space="preserve"> </w:t>
      </w:r>
      <w:r w:rsidR="00787C5B">
        <w:t>As outras entradas analógicas foram utilizadas para receber os níveis de tensão fornecidos pelos potenciômetros de calibração, de modo q</w:t>
      </w:r>
      <w:r w:rsidR="00AB078B">
        <w:t>ue a tensão em cada entrada corresponde</w:t>
      </w:r>
      <w:r w:rsidR="00787C5B">
        <w:t xml:space="preserve"> ao que se pode chamar de “limite” entre sopro fraco e sopro forte be</w:t>
      </w:r>
      <w:r w:rsidR="00AB078B">
        <w:t>m como</w:t>
      </w:r>
      <w:r w:rsidR="00787C5B">
        <w:t xml:space="preserve"> sucção fraca e sucção forte.</w:t>
      </w:r>
    </w:p>
    <w:p w:rsidR="00D963A2" w:rsidRDefault="009C271F" w:rsidP="00D963A2">
      <w:pPr>
        <w:spacing w:line="360" w:lineRule="auto"/>
        <w:ind w:firstLine="1418"/>
        <w:jc w:val="both"/>
      </w:pPr>
      <w:r>
        <w:t xml:space="preserve"> </w:t>
      </w:r>
      <w:r w:rsidR="00E273D0">
        <w:t xml:space="preserve">As saídas do </w:t>
      </w:r>
      <w:proofErr w:type="spellStart"/>
      <w:r w:rsidR="00E273D0">
        <w:t>microcontrolador</w:t>
      </w:r>
      <w:proofErr w:type="spellEnd"/>
      <w:r w:rsidR="00E273D0">
        <w:t xml:space="preserve"> são digitais e fornecem níveis altos de tensão para cada</w:t>
      </w:r>
      <w:r w:rsidR="00D963A2">
        <w:t xml:space="preserve"> </w:t>
      </w:r>
      <w:proofErr w:type="spellStart"/>
      <w:r w:rsidR="00D963A2">
        <w:t>mosfet</w:t>
      </w:r>
      <w:proofErr w:type="spellEnd"/>
      <w:r w:rsidR="00D963A2">
        <w:t xml:space="preserve"> ligado ao módulo de controle. Cada saída corresponde </w:t>
      </w:r>
      <w:proofErr w:type="gramStart"/>
      <w:r w:rsidR="00D963A2">
        <w:t>a</w:t>
      </w:r>
      <w:proofErr w:type="gramEnd"/>
      <w:r w:rsidR="00E273D0">
        <w:t xml:space="preserve"> direção desejada da cadeira. A configuração das direções em relação </w:t>
      </w:r>
      <w:proofErr w:type="gramStart"/>
      <w:r w:rsidR="00E273D0">
        <w:t>a</w:t>
      </w:r>
      <w:proofErr w:type="gramEnd"/>
      <w:r w:rsidR="00E273D0">
        <w:t xml:space="preserve"> intensidade do sopro ficou da seguinte forma</w:t>
      </w:r>
      <w:r w:rsidR="00D963A2">
        <w:t>: s</w:t>
      </w:r>
      <w:r w:rsidR="00301A75">
        <w:t xml:space="preserve">opro forte faz a cadeira seguir para frente, sopro fraco faz a cadeira girar para a </w:t>
      </w:r>
      <w:r w:rsidR="00D963A2">
        <w:t>direita</w:t>
      </w:r>
      <w:r w:rsidR="00301A75">
        <w:t>, sucção fraca faz a cadeira girar para a esquerda</w:t>
      </w:r>
      <w:r w:rsidR="00D963A2">
        <w:t xml:space="preserve"> e sucção forte faz a cadeira andar para traz.</w:t>
      </w:r>
    </w:p>
    <w:p w:rsidR="00787C5B" w:rsidRDefault="00D963A2" w:rsidP="00787C5B">
      <w:pPr>
        <w:spacing w:line="360" w:lineRule="auto"/>
        <w:ind w:firstLine="1418"/>
        <w:jc w:val="both"/>
      </w:pPr>
      <w:r>
        <w:t xml:space="preserve">Outra função importante é o quinto botão do controle de chaves padrão que é o acionamento do </w:t>
      </w:r>
      <w:proofErr w:type="gramStart"/>
      <w:r>
        <w:t>menu</w:t>
      </w:r>
      <w:proofErr w:type="gramEnd"/>
      <w:r>
        <w:t xml:space="preserve"> principal para configuração da cadeira. Para ativar o quinto botão foi atribuída a ação de sugar uma vez rapidamente</w:t>
      </w:r>
      <w:r w:rsidR="00787C5B">
        <w:t>.</w:t>
      </w:r>
    </w:p>
    <w:p w:rsidR="00787C5B" w:rsidRDefault="005D52B2" w:rsidP="00D963A2">
      <w:pPr>
        <w:spacing w:line="360" w:lineRule="auto"/>
        <w:ind w:firstLine="1418"/>
        <w:jc w:val="both"/>
      </w:pPr>
      <w:r>
        <w:t xml:space="preserve">Assim o código da </w:t>
      </w:r>
      <w:r w:rsidR="00787C5B">
        <w:t>progr</w:t>
      </w:r>
      <w:r>
        <w:t xml:space="preserve">amação do </w:t>
      </w:r>
      <w:proofErr w:type="spellStart"/>
      <w:r>
        <w:t>microcontrolador</w:t>
      </w:r>
      <w:proofErr w:type="spellEnd"/>
      <w:r>
        <w:t xml:space="preserve"> feito no </w:t>
      </w:r>
      <w:proofErr w:type="spellStart"/>
      <w:r>
        <w:t>Arduino</w:t>
      </w:r>
      <w:proofErr w:type="spellEnd"/>
      <w:r>
        <w:t xml:space="preserve"> está</w:t>
      </w:r>
      <w:r w:rsidR="00787C5B">
        <w:t xml:space="preserve"> disponível nas páginas seguintes.</w:t>
      </w:r>
    </w:p>
    <w:p w:rsidR="00787C5B" w:rsidRDefault="00787C5B">
      <w:r>
        <w:br w:type="page"/>
      </w:r>
    </w:p>
    <w:p w:rsidR="00DB5D83" w:rsidRPr="008B668B" w:rsidRDefault="00DB5D83" w:rsidP="00DB5D83">
      <w:r w:rsidRPr="008B668B">
        <w:lastRenderedPageBreak/>
        <w:t>/*</w:t>
      </w:r>
    </w:p>
    <w:p w:rsidR="00DB5D83" w:rsidRPr="008B668B" w:rsidRDefault="00DB5D83" w:rsidP="00DB5D83">
      <w:r w:rsidRPr="008B668B">
        <w:t xml:space="preserve"> Geração de sinais esquema penta para interface de sopro.</w:t>
      </w:r>
    </w:p>
    <w:p w:rsidR="00DB5D83" w:rsidRPr="008B668B" w:rsidRDefault="00DB5D83" w:rsidP="00DB5D83">
      <w:r w:rsidRPr="008B668B">
        <w:t xml:space="preserve"> O programa gera quatro sinais: FRONT, BACK, LEFT, RIGHT.</w:t>
      </w:r>
    </w:p>
    <w:p w:rsidR="00DB5D83" w:rsidRPr="008B668B" w:rsidRDefault="00DB5D83" w:rsidP="00DB5D83">
      <w:r w:rsidRPr="008B668B">
        <w:t xml:space="preserve"> Cada um dos sinais representa uma direção no esquema 'penta'.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 Ao contrário do joystick analógico, a interface de sopro recebe</w:t>
      </w:r>
    </w:p>
    <w:p w:rsidR="00DB5D83" w:rsidRPr="008B668B" w:rsidRDefault="00DB5D83" w:rsidP="00DB5D83">
      <w:r w:rsidRPr="008B668B">
        <w:t xml:space="preserve"> </w:t>
      </w:r>
      <w:proofErr w:type="gramStart"/>
      <w:r w:rsidRPr="008B668B">
        <w:t>apenas</w:t>
      </w:r>
      <w:proofErr w:type="gramEnd"/>
      <w:r w:rsidRPr="008B668B">
        <w:t xml:space="preserve"> um sinal e gera quatro sinais de saída.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 Esta versão permite calibração através de </w:t>
      </w:r>
      <w:proofErr w:type="gramStart"/>
      <w:r w:rsidRPr="008B668B">
        <w:t>2</w:t>
      </w:r>
      <w:proofErr w:type="gramEnd"/>
      <w:r w:rsidRPr="008B668B">
        <w:t xml:space="preserve"> potenciômetros; cada um</w:t>
      </w:r>
    </w:p>
    <w:p w:rsidR="00DB5D83" w:rsidRPr="008B668B" w:rsidRDefault="00DB5D83" w:rsidP="00DB5D83">
      <w:r w:rsidRPr="008B668B">
        <w:t xml:space="preserve"> </w:t>
      </w:r>
      <w:proofErr w:type="gramStart"/>
      <w:r w:rsidRPr="008B668B">
        <w:t>deles</w:t>
      </w:r>
      <w:proofErr w:type="gramEnd"/>
      <w:r w:rsidRPr="008B668B">
        <w:t xml:space="preserve"> é responsável por controlar os níveis de entrada para o sopro</w:t>
      </w:r>
    </w:p>
    <w:p w:rsidR="00DB5D83" w:rsidRPr="004867C4" w:rsidRDefault="00DB5D83" w:rsidP="00DB5D83">
      <w:pPr>
        <w:rPr>
          <w:lang w:val="en-US"/>
        </w:rPr>
      </w:pPr>
      <w:r w:rsidRPr="008B668B">
        <w:t xml:space="preserve"> </w:t>
      </w:r>
      <w:proofErr w:type="gramStart"/>
      <w:r w:rsidRPr="004867C4">
        <w:rPr>
          <w:lang w:val="en-US"/>
        </w:rPr>
        <w:t>e</w:t>
      </w:r>
      <w:proofErr w:type="gramEnd"/>
      <w:r w:rsidRPr="004867C4">
        <w:rPr>
          <w:lang w:val="en-US"/>
        </w:rPr>
        <w:t xml:space="preserve"> </w:t>
      </w:r>
      <w:proofErr w:type="spellStart"/>
      <w:r w:rsidRPr="004867C4">
        <w:rPr>
          <w:lang w:val="en-US"/>
        </w:rPr>
        <w:t>para</w:t>
      </w:r>
      <w:proofErr w:type="spellEnd"/>
      <w:r w:rsidRPr="004867C4">
        <w:rPr>
          <w:lang w:val="en-US"/>
        </w:rPr>
        <w:t xml:space="preserve"> a </w:t>
      </w:r>
      <w:proofErr w:type="spellStart"/>
      <w:r w:rsidRPr="004867C4">
        <w:rPr>
          <w:lang w:val="en-US"/>
        </w:rPr>
        <w:t>sucção</w:t>
      </w:r>
      <w:proofErr w:type="spellEnd"/>
      <w:r w:rsidRPr="004867C4">
        <w:rPr>
          <w:lang w:val="en-US"/>
        </w:rPr>
        <w:t>.</w:t>
      </w:r>
    </w:p>
    <w:p w:rsidR="00DB5D83" w:rsidRPr="004867C4" w:rsidRDefault="00DB5D83" w:rsidP="00DB5D83">
      <w:pPr>
        <w:rPr>
          <w:lang w:val="en-US"/>
        </w:rPr>
      </w:pPr>
      <w:r w:rsidRPr="004867C4">
        <w:rPr>
          <w:lang w:val="en-US"/>
        </w:rPr>
        <w:t>*/</w:t>
      </w:r>
    </w:p>
    <w:p w:rsidR="00DB5D83" w:rsidRPr="004867C4" w:rsidRDefault="00DB5D83" w:rsidP="00DB5D83">
      <w:pPr>
        <w:rPr>
          <w:lang w:val="en-US"/>
        </w:rPr>
      </w:pPr>
    </w:p>
    <w:p w:rsidR="00DB5D83" w:rsidRPr="004867C4" w:rsidRDefault="00DB5D83" w:rsidP="00DB5D83">
      <w:pPr>
        <w:rPr>
          <w:lang w:val="en-US"/>
        </w:rPr>
      </w:pPr>
      <w:r w:rsidRPr="004867C4">
        <w:rPr>
          <w:lang w:val="en-US"/>
        </w:rPr>
        <w:t>#define Back 0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>#define Front 1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>#define Left 2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>#define Right 3</w:t>
      </w:r>
    </w:p>
    <w:p w:rsidR="00DB5D83" w:rsidRPr="008B668B" w:rsidRDefault="00DB5D83" w:rsidP="00DB5D83">
      <w:r w:rsidRPr="008B668B">
        <w:t xml:space="preserve">#define </w:t>
      </w:r>
      <w:proofErr w:type="spellStart"/>
      <w:r w:rsidRPr="008B668B">
        <w:t>Dead</w:t>
      </w:r>
      <w:proofErr w:type="spellEnd"/>
      <w:r w:rsidRPr="008B668B">
        <w:t xml:space="preserve"> </w:t>
      </w:r>
      <w:proofErr w:type="gramStart"/>
      <w:r w:rsidRPr="008B668B">
        <w:t>4</w:t>
      </w:r>
      <w:proofErr w:type="gramEnd"/>
    </w:p>
    <w:p w:rsidR="00DB5D83" w:rsidRPr="008B668B" w:rsidRDefault="00DB5D83" w:rsidP="00DB5D83">
      <w:r w:rsidRPr="008B668B">
        <w:t xml:space="preserve">#define </w:t>
      </w:r>
      <w:proofErr w:type="gramStart"/>
      <w:r w:rsidRPr="008B668B">
        <w:t>Menu</w:t>
      </w:r>
      <w:proofErr w:type="gramEnd"/>
      <w:r w:rsidRPr="008B668B">
        <w:t xml:space="preserve"> 5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// Frente: sopro forte </w:t>
      </w:r>
      <w:proofErr w:type="gramStart"/>
      <w:r w:rsidRPr="008B668B">
        <w:t xml:space="preserve">( </w:t>
      </w:r>
      <w:proofErr w:type="gramEnd"/>
      <w:r w:rsidRPr="008B668B">
        <w:t>&gt;650 )</w:t>
      </w:r>
    </w:p>
    <w:p w:rsidR="00DB5D83" w:rsidRPr="008B668B" w:rsidRDefault="00DB5D83" w:rsidP="00DB5D83">
      <w:r w:rsidRPr="008B668B">
        <w:t xml:space="preserve">// Direita: sopro fraco </w:t>
      </w:r>
      <w:proofErr w:type="gramStart"/>
      <w:r w:rsidRPr="008B668B">
        <w:t xml:space="preserve">( </w:t>
      </w:r>
      <w:proofErr w:type="gramEnd"/>
      <w:r w:rsidRPr="008B668B">
        <w:t>515~650 )</w:t>
      </w:r>
    </w:p>
    <w:p w:rsidR="00DB5D83" w:rsidRPr="008B668B" w:rsidRDefault="00DB5D83" w:rsidP="00DB5D83">
      <w:r w:rsidRPr="008B668B">
        <w:t xml:space="preserve">// Esquerda: sucção fraca </w:t>
      </w:r>
      <w:proofErr w:type="gramStart"/>
      <w:r w:rsidRPr="008B668B">
        <w:t xml:space="preserve">( </w:t>
      </w:r>
      <w:proofErr w:type="gramEnd"/>
      <w:r w:rsidRPr="008B668B">
        <w:t>420~170 )</w:t>
      </w:r>
    </w:p>
    <w:p w:rsidR="00DB5D83" w:rsidRPr="008B668B" w:rsidRDefault="00DB5D83" w:rsidP="00DB5D83">
      <w:r w:rsidRPr="008B668B">
        <w:t xml:space="preserve">// Ré: sucção forte </w:t>
      </w:r>
      <w:proofErr w:type="gramStart"/>
      <w:r w:rsidRPr="008B668B">
        <w:t xml:space="preserve">( </w:t>
      </w:r>
      <w:proofErr w:type="gramEnd"/>
      <w:r w:rsidRPr="008B668B">
        <w:t>&lt;170 )</w:t>
      </w:r>
    </w:p>
    <w:p w:rsidR="00DB5D83" w:rsidRPr="008B668B" w:rsidRDefault="00DB5D83" w:rsidP="00DB5D83">
      <w:r w:rsidRPr="008B668B">
        <w:t xml:space="preserve">// Acesso ao </w:t>
      </w:r>
      <w:proofErr w:type="gramStart"/>
      <w:r w:rsidRPr="008B668B">
        <w:t>menu</w:t>
      </w:r>
      <w:proofErr w:type="gramEnd"/>
      <w:r w:rsidRPr="008B668B">
        <w:t>: 2 sopros seguidos</w:t>
      </w:r>
    </w:p>
    <w:p w:rsidR="00DB5D83" w:rsidRPr="008B668B" w:rsidRDefault="00DB5D83" w:rsidP="00DB5D83"/>
    <w:p w:rsidR="00DB5D83" w:rsidRPr="008B668B" w:rsidRDefault="00DB5D83" w:rsidP="00DB5D83">
      <w:r w:rsidRPr="008B668B">
        <w:t>// Definição dos valores padrão para limites de sopro e sucção</w:t>
      </w:r>
    </w:p>
    <w:p w:rsidR="00DB5D83" w:rsidRPr="008B668B" w:rsidRDefault="00DB5D83" w:rsidP="00DB5D83">
      <w:r w:rsidRPr="008B668B">
        <w:t>#define CONST_SOPRO_FORTE 650</w:t>
      </w:r>
    </w:p>
    <w:p w:rsidR="00DB5D83" w:rsidRPr="008B668B" w:rsidRDefault="00DB5D83" w:rsidP="00DB5D83">
      <w:r w:rsidRPr="008B668B">
        <w:t>#define CONST_SOPRO_FRACO_MAX 650</w:t>
      </w:r>
    </w:p>
    <w:p w:rsidR="00DB5D83" w:rsidRPr="008B668B" w:rsidRDefault="00DB5D83" w:rsidP="00DB5D83">
      <w:r w:rsidRPr="008B668B">
        <w:t>#define CONST_SOPRO_FRACO_MIN 515</w:t>
      </w:r>
    </w:p>
    <w:p w:rsidR="00DB5D83" w:rsidRPr="008B668B" w:rsidRDefault="00DB5D83" w:rsidP="00DB5D83">
      <w:r w:rsidRPr="008B668B">
        <w:t>#define CONST_SUCCAO_FRACO_MAX 420</w:t>
      </w:r>
    </w:p>
    <w:p w:rsidR="00DB5D83" w:rsidRPr="008B668B" w:rsidRDefault="00DB5D83" w:rsidP="00DB5D83">
      <w:r w:rsidRPr="008B668B">
        <w:t>#define CONST_SUCCAO_FRACO_MIN 170</w:t>
      </w:r>
    </w:p>
    <w:p w:rsidR="00DB5D83" w:rsidRPr="008B668B" w:rsidRDefault="00DB5D83" w:rsidP="00DB5D83">
      <w:r w:rsidRPr="008B668B">
        <w:t>#define CONST_SUCCAO_FORTE 170</w:t>
      </w:r>
    </w:p>
    <w:p w:rsidR="00DB5D83" w:rsidRPr="008B668B" w:rsidRDefault="00DB5D83" w:rsidP="00DB5D83"/>
    <w:p w:rsidR="00DB5D83" w:rsidRPr="008B668B" w:rsidRDefault="00DB5D83" w:rsidP="00DB5D83">
      <w:r w:rsidRPr="008B668B">
        <w:t>// Entradas analógicas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analogPin</w:t>
      </w:r>
      <w:proofErr w:type="spellEnd"/>
      <w:r w:rsidRPr="008B668B">
        <w:t xml:space="preserve"> = 3;</w:t>
      </w:r>
      <w:r w:rsidRPr="008B668B">
        <w:tab/>
        <w:t xml:space="preserve">        // pino de entrada para o sensor de pressão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calibrationPin1 = 1;</w:t>
      </w:r>
      <w:r w:rsidRPr="008B668B">
        <w:tab/>
        <w:t>// pino do potenciômetro de calibração (sopro)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calibrationPin2 = 2;</w:t>
      </w:r>
      <w:r w:rsidRPr="008B668B">
        <w:tab/>
        <w:t>// pino do potenciômetro de calibração (sucção)</w:t>
      </w:r>
    </w:p>
    <w:p w:rsidR="00DB5D83" w:rsidRPr="008B668B" w:rsidRDefault="00DB5D83" w:rsidP="00DB5D83"/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// </w:t>
      </w:r>
      <w:proofErr w:type="spellStart"/>
      <w:r w:rsidRPr="008B668B">
        <w:rPr>
          <w:lang w:val="en-US"/>
        </w:rPr>
        <w:t>Saídas</w:t>
      </w:r>
      <w:proofErr w:type="spell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digitais</w:t>
      </w:r>
      <w:proofErr w:type="spellEnd"/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 xml:space="preserve"> = 4;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 xml:space="preserve"> = 2;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 xml:space="preserve"> = 7;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 xml:space="preserve"> = 8;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 xml:space="preserve"> = 13;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// </w:t>
      </w:r>
      <w:proofErr w:type="spellStart"/>
      <w:r w:rsidRPr="008B668B">
        <w:rPr>
          <w:lang w:val="en-US"/>
        </w:rPr>
        <w:t>Variáveis</w:t>
      </w:r>
      <w:proofErr w:type="spell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globais</w:t>
      </w:r>
      <w:proofErr w:type="spellEnd"/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analogVal</w:t>
      </w:r>
      <w:proofErr w:type="spellEnd"/>
      <w:r w:rsidRPr="008B668B">
        <w:t xml:space="preserve"> = 0;</w:t>
      </w:r>
      <w:r w:rsidRPr="008B668B">
        <w:tab/>
        <w:t xml:space="preserve">        // armazena o valor da entrada do sensor de pressão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sopro_forte</w:t>
      </w:r>
      <w:proofErr w:type="spellEnd"/>
      <w:r w:rsidRPr="008B668B">
        <w:t xml:space="preserve"> = CONST_SOPRO_FORTE;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sopro_fraco_max</w:t>
      </w:r>
      <w:proofErr w:type="spellEnd"/>
      <w:r w:rsidRPr="008B668B">
        <w:t xml:space="preserve"> = CONST_SOPRO_FRACO_MAX;</w:t>
      </w:r>
    </w:p>
    <w:p w:rsidR="00DB5D83" w:rsidRPr="008B668B" w:rsidRDefault="00DB5D83" w:rsidP="00DB5D83">
      <w:proofErr w:type="spellStart"/>
      <w:proofErr w:type="gramStart"/>
      <w:r w:rsidRPr="008B668B">
        <w:lastRenderedPageBreak/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sopro_fraco_min</w:t>
      </w:r>
      <w:proofErr w:type="spellEnd"/>
      <w:r w:rsidRPr="008B668B">
        <w:t xml:space="preserve"> = CONST_SOPRO_FRACO_MIN;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succao_fraco_max</w:t>
      </w:r>
      <w:proofErr w:type="spellEnd"/>
      <w:r w:rsidRPr="008B668B">
        <w:t xml:space="preserve"> = CONST_SUCCAO_FRACO_MAX;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succao_fraco_min</w:t>
      </w:r>
      <w:proofErr w:type="spellEnd"/>
      <w:r w:rsidRPr="008B668B">
        <w:t xml:space="preserve"> = CONST_SUCCAO_FRACO_MIN;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succao_forte</w:t>
      </w:r>
      <w:proofErr w:type="spellEnd"/>
      <w:r w:rsidRPr="008B668B">
        <w:t xml:space="preserve"> = CONST_SUCCAO_FORTE;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actual_state</w:t>
      </w:r>
      <w:proofErr w:type="spellEnd"/>
      <w:r w:rsidRPr="008B668B">
        <w:rPr>
          <w:lang w:val="en-US"/>
        </w:rPr>
        <w:t xml:space="preserve"> = Dead;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last_state</w:t>
      </w:r>
      <w:proofErr w:type="spellEnd"/>
      <w:r w:rsidRPr="008B668B">
        <w:rPr>
          <w:lang w:val="en-US"/>
        </w:rPr>
        <w:t xml:space="preserve"> = Dead;</w:t>
      </w:r>
    </w:p>
    <w:p w:rsidR="00DB5D83" w:rsidRPr="008B668B" w:rsidRDefault="00DB5D83" w:rsidP="00DB5D83">
      <w:proofErr w:type="spellStart"/>
      <w:proofErr w:type="gramStart"/>
      <w:r w:rsidRPr="008B668B">
        <w:t>int</w:t>
      </w:r>
      <w:proofErr w:type="spellEnd"/>
      <w:proofErr w:type="gramEnd"/>
      <w:r w:rsidRPr="008B668B">
        <w:t xml:space="preserve"> </w:t>
      </w:r>
      <w:proofErr w:type="spellStart"/>
      <w:r w:rsidRPr="008B668B">
        <w:t>enter_menu</w:t>
      </w:r>
      <w:proofErr w:type="spellEnd"/>
      <w:r w:rsidRPr="008B668B">
        <w:t xml:space="preserve"> = 0;</w:t>
      </w:r>
    </w:p>
    <w:p w:rsidR="00DB5D83" w:rsidRPr="008B668B" w:rsidRDefault="00DB5D83" w:rsidP="00DB5D83"/>
    <w:p w:rsidR="00DB5D83" w:rsidRPr="008B668B" w:rsidRDefault="00DB5D83" w:rsidP="00DB5D83">
      <w:r w:rsidRPr="008B668B">
        <w:t>// contadores</w:t>
      </w:r>
    </w:p>
    <w:p w:rsidR="00DB5D83" w:rsidRPr="004867C4" w:rsidRDefault="00DB5D83" w:rsidP="00DB5D83">
      <w:pPr>
        <w:rPr>
          <w:lang w:val="en-US"/>
        </w:rPr>
      </w:pPr>
      <w:proofErr w:type="spellStart"/>
      <w:proofErr w:type="gramStart"/>
      <w:r w:rsidRPr="004867C4">
        <w:rPr>
          <w:lang w:val="en-US"/>
        </w:rPr>
        <w:t>int</w:t>
      </w:r>
      <w:proofErr w:type="spellEnd"/>
      <w:proofErr w:type="gramEnd"/>
      <w:r w:rsidRPr="004867C4">
        <w:rPr>
          <w:lang w:val="en-US"/>
        </w:rPr>
        <w:t xml:space="preserve"> pico1 = 0;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vale1 = 0;</w:t>
      </w: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menu_timeout</w:t>
      </w:r>
      <w:proofErr w:type="spellEnd"/>
      <w:r w:rsidRPr="008B668B">
        <w:rPr>
          <w:lang w:val="en-US"/>
        </w:rPr>
        <w:t xml:space="preserve"> = 0;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proofErr w:type="gramStart"/>
      <w:r w:rsidRPr="008B668B">
        <w:rPr>
          <w:lang w:val="en-US"/>
        </w:rPr>
        <w:t>void</w:t>
      </w:r>
      <w:proofErr w:type="gramEnd"/>
      <w:r w:rsidRPr="008B668B">
        <w:rPr>
          <w:lang w:val="en-US"/>
        </w:rPr>
        <w:t xml:space="preserve"> setup() {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</w:t>
      </w:r>
      <w:proofErr w:type="spellStart"/>
      <w:proofErr w:type="gramStart"/>
      <w:r w:rsidRPr="008B668B">
        <w:rPr>
          <w:lang w:val="en-US"/>
        </w:rPr>
        <w:t>pinMode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OUTPUT);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</w:t>
      </w:r>
      <w:proofErr w:type="spellStart"/>
      <w:proofErr w:type="gramStart"/>
      <w:r w:rsidRPr="008B668B">
        <w:rPr>
          <w:lang w:val="en-US"/>
        </w:rPr>
        <w:t>pinMode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OUTPUT);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</w:t>
      </w:r>
      <w:proofErr w:type="spellStart"/>
      <w:proofErr w:type="gramStart"/>
      <w:r w:rsidRPr="008B668B">
        <w:rPr>
          <w:lang w:val="en-US"/>
        </w:rPr>
        <w:t>pinMode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OUTPUT);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</w:t>
      </w:r>
      <w:proofErr w:type="spellStart"/>
      <w:proofErr w:type="gramStart"/>
      <w:r w:rsidRPr="008B668B">
        <w:rPr>
          <w:lang w:val="en-US"/>
        </w:rPr>
        <w:t>pinMode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OUTPUT);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</w:t>
      </w:r>
      <w:proofErr w:type="spellStart"/>
      <w:proofErr w:type="gramStart"/>
      <w:r w:rsidRPr="008B668B">
        <w:rPr>
          <w:lang w:val="en-US"/>
        </w:rPr>
        <w:t>pinMode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OUTPUT);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</w:t>
      </w:r>
      <w:proofErr w:type="spellStart"/>
      <w:proofErr w:type="gramStart"/>
      <w:r w:rsidRPr="008B668B">
        <w:rPr>
          <w:lang w:val="en-US"/>
        </w:rPr>
        <w:t>Serial.begin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9600);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>}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updateCalibration</w:t>
      </w:r>
      <w:proofErr w:type="spellEnd"/>
      <w:r w:rsidRPr="008B668B">
        <w:rPr>
          <w:lang w:val="en-US"/>
        </w:rPr>
        <w:t>(){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ajuste_sopro</w:t>
      </w:r>
      <w:proofErr w:type="spellEnd"/>
      <w:r w:rsidRPr="008B668B">
        <w:rPr>
          <w:lang w:val="en-US"/>
        </w:rPr>
        <w:t xml:space="preserve"> = </w:t>
      </w:r>
      <w:proofErr w:type="spellStart"/>
      <w:r w:rsidRPr="008B668B">
        <w:rPr>
          <w:lang w:val="en-US"/>
        </w:rPr>
        <w:t>analogRead</w:t>
      </w:r>
      <w:proofErr w:type="spellEnd"/>
      <w:r w:rsidRPr="008B668B">
        <w:rPr>
          <w:lang w:val="en-US"/>
        </w:rPr>
        <w:t>(calibrationPin1);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ajuste_succao</w:t>
      </w:r>
      <w:proofErr w:type="spellEnd"/>
      <w:r w:rsidRPr="008B668B">
        <w:rPr>
          <w:lang w:val="en-US"/>
        </w:rPr>
        <w:t xml:space="preserve"> = </w:t>
      </w:r>
      <w:proofErr w:type="spellStart"/>
      <w:r w:rsidRPr="008B668B">
        <w:rPr>
          <w:lang w:val="en-US"/>
        </w:rPr>
        <w:t>analogRead</w:t>
      </w:r>
      <w:proofErr w:type="spellEnd"/>
      <w:r w:rsidRPr="008B668B">
        <w:rPr>
          <w:lang w:val="en-US"/>
        </w:rPr>
        <w:t>(calibrationPin2);</w:t>
      </w:r>
    </w:p>
    <w:p w:rsidR="00DB5D83" w:rsidRPr="008B668B" w:rsidRDefault="00DB5D83" w:rsidP="00DB5D83">
      <w:r w:rsidRPr="008B668B">
        <w:rPr>
          <w:lang w:val="en-US"/>
        </w:rPr>
        <w:t xml:space="preserve">    </w:t>
      </w:r>
      <w:r w:rsidRPr="008B668B">
        <w:t>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("ajustes: ");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println</w:t>
      </w:r>
      <w:proofErr w:type="spellEnd"/>
      <w:r w:rsidRPr="008B668B">
        <w:t>(</w:t>
      </w:r>
      <w:proofErr w:type="spellStart"/>
      <w:r w:rsidRPr="008B668B">
        <w:t>ajuste_sopro</w:t>
      </w:r>
      <w:proofErr w:type="spellEnd"/>
      <w:r w:rsidRPr="008B668B">
        <w:t xml:space="preserve">, </w:t>
      </w:r>
      <w:proofErr w:type="spellStart"/>
      <w:r w:rsidRPr="008B668B">
        <w:t>ajuste_succao</w:t>
      </w:r>
      <w:proofErr w:type="spellEnd"/>
      <w:r w:rsidRPr="008B668B">
        <w:t>);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    // ajusta a escala dos sensores para -128 a 127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ajuste_sopro</w:t>
      </w:r>
      <w:proofErr w:type="spellEnd"/>
      <w:proofErr w:type="gramEnd"/>
      <w:r w:rsidRPr="008B668B">
        <w:t xml:space="preserve"> = </w:t>
      </w:r>
      <w:proofErr w:type="spellStart"/>
      <w:r w:rsidRPr="008B668B">
        <w:t>ajuste_sopro</w:t>
      </w:r>
      <w:proofErr w:type="spellEnd"/>
      <w:r w:rsidRPr="008B668B">
        <w:t>/4 -128;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ajuste_succao</w:t>
      </w:r>
      <w:proofErr w:type="spellEnd"/>
      <w:proofErr w:type="gramEnd"/>
      <w:r w:rsidRPr="008B668B">
        <w:t xml:space="preserve"> = </w:t>
      </w:r>
      <w:proofErr w:type="spellStart"/>
      <w:r w:rsidRPr="008B668B">
        <w:t>ajuste_succao</w:t>
      </w:r>
      <w:proofErr w:type="spellEnd"/>
      <w:r w:rsidRPr="008B668B">
        <w:t>/4 - 128;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 xml:space="preserve">("depois da escala:"); 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println</w:t>
      </w:r>
      <w:proofErr w:type="spellEnd"/>
      <w:r w:rsidRPr="008B668B">
        <w:t>(</w:t>
      </w:r>
      <w:proofErr w:type="spellStart"/>
      <w:r w:rsidRPr="008B668B">
        <w:t>ajuste_sopro</w:t>
      </w:r>
      <w:proofErr w:type="spellEnd"/>
      <w:r w:rsidRPr="008B668B">
        <w:t xml:space="preserve">, </w:t>
      </w:r>
      <w:proofErr w:type="spellStart"/>
      <w:r w:rsidRPr="008B668B">
        <w:t>ajuste_succao</w:t>
      </w:r>
      <w:proofErr w:type="spellEnd"/>
      <w:r w:rsidRPr="008B668B">
        <w:t>);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sopro_forte</w:t>
      </w:r>
      <w:proofErr w:type="spellEnd"/>
      <w:proofErr w:type="gramEnd"/>
      <w:r w:rsidRPr="008B668B">
        <w:t xml:space="preserve"> = CONST_SOPRO_FORTE + </w:t>
      </w:r>
      <w:proofErr w:type="spellStart"/>
      <w:r w:rsidRPr="008B668B">
        <w:t>ajuste_sopro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sopro_fraco_max</w:t>
      </w:r>
      <w:proofErr w:type="spellEnd"/>
      <w:proofErr w:type="gramEnd"/>
      <w:r w:rsidRPr="008B668B">
        <w:t xml:space="preserve"> = CONST_SOPRO_FRACO_MAX + </w:t>
      </w:r>
      <w:proofErr w:type="spellStart"/>
      <w:r w:rsidRPr="008B668B">
        <w:t>ajuste_sopro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// não ajustar limite de sopro fraco</w:t>
      </w:r>
    </w:p>
    <w:p w:rsidR="00DB5D83" w:rsidRPr="008B668B" w:rsidRDefault="00DB5D83" w:rsidP="00DB5D83">
      <w:r w:rsidRPr="008B668B">
        <w:t xml:space="preserve">    //</w:t>
      </w:r>
      <w:proofErr w:type="spellStart"/>
      <w:r w:rsidRPr="008B668B">
        <w:t>sopro_fraco_min</w:t>
      </w:r>
      <w:proofErr w:type="spellEnd"/>
      <w:r w:rsidRPr="008B668B">
        <w:t xml:space="preserve"> = CONST_SOPRO_FRACO_MIN + </w:t>
      </w:r>
      <w:proofErr w:type="spellStart"/>
      <w:r w:rsidRPr="008B668B">
        <w:t>ajuste_sopro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 xml:space="preserve">("sopro: "); 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</w:t>
      </w:r>
      <w:proofErr w:type="spellStart"/>
      <w:r w:rsidRPr="008B668B">
        <w:t>sopro_forte</w:t>
      </w:r>
      <w:proofErr w:type="spellEnd"/>
      <w:r w:rsidRPr="008B668B">
        <w:t>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(" , ");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</w:t>
      </w:r>
      <w:proofErr w:type="spellStart"/>
      <w:r w:rsidRPr="008B668B">
        <w:t>sopro_fraco_max</w:t>
      </w:r>
      <w:proofErr w:type="spellEnd"/>
      <w:r w:rsidRPr="008B668B">
        <w:t>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(" , ");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println</w:t>
      </w:r>
      <w:proofErr w:type="spellEnd"/>
      <w:r w:rsidRPr="008B668B">
        <w:t>(</w:t>
      </w:r>
      <w:proofErr w:type="spellStart"/>
      <w:r w:rsidRPr="008B668B">
        <w:t>sopro_fraco_min</w:t>
      </w:r>
      <w:proofErr w:type="spellEnd"/>
      <w:r w:rsidRPr="008B668B">
        <w:t>);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succao_forte</w:t>
      </w:r>
      <w:proofErr w:type="spellEnd"/>
      <w:proofErr w:type="gramEnd"/>
      <w:r w:rsidRPr="008B668B">
        <w:t xml:space="preserve"> = CONST_SUCCAO_FORTE + </w:t>
      </w:r>
      <w:proofErr w:type="spellStart"/>
      <w:r w:rsidRPr="008B668B">
        <w:t>ajuste_succao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// não ajustar limite de sucção fraca</w:t>
      </w:r>
    </w:p>
    <w:p w:rsidR="00DB5D83" w:rsidRPr="008B668B" w:rsidRDefault="00DB5D83" w:rsidP="00DB5D83">
      <w:r w:rsidRPr="008B668B">
        <w:t xml:space="preserve">    //</w:t>
      </w:r>
      <w:proofErr w:type="spellStart"/>
      <w:r w:rsidRPr="008B668B">
        <w:t>succao_fraco_max</w:t>
      </w:r>
      <w:proofErr w:type="spellEnd"/>
      <w:r w:rsidRPr="008B668B">
        <w:t xml:space="preserve"> = CONST_SUCCAO_FRACO_MAX + </w:t>
      </w:r>
      <w:proofErr w:type="spellStart"/>
      <w:r w:rsidRPr="008B668B">
        <w:t>ajuste_succao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succao_fraco_min</w:t>
      </w:r>
      <w:proofErr w:type="spellEnd"/>
      <w:proofErr w:type="gramEnd"/>
      <w:r w:rsidRPr="008B668B">
        <w:t xml:space="preserve"> = CONST_SUCCAO_FRACO_MIN + </w:t>
      </w:r>
      <w:proofErr w:type="spellStart"/>
      <w:r w:rsidRPr="008B668B">
        <w:t>ajuste_succao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("</w:t>
      </w:r>
      <w:proofErr w:type="spellStart"/>
      <w:r w:rsidRPr="008B668B">
        <w:t>succao</w:t>
      </w:r>
      <w:proofErr w:type="spellEnd"/>
      <w:r w:rsidRPr="008B668B">
        <w:t xml:space="preserve">: "); </w:t>
      </w:r>
    </w:p>
    <w:p w:rsidR="00DB5D83" w:rsidRPr="008B668B" w:rsidRDefault="00DB5D83" w:rsidP="00DB5D83">
      <w:r w:rsidRPr="008B668B">
        <w:lastRenderedPageBreak/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</w:t>
      </w:r>
      <w:proofErr w:type="spellStart"/>
      <w:r w:rsidRPr="008B668B">
        <w:t>succao_forte</w:t>
      </w:r>
      <w:proofErr w:type="spellEnd"/>
      <w:r w:rsidRPr="008B668B">
        <w:t>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(" , ");</w:t>
      </w:r>
    </w:p>
    <w:p w:rsidR="00DB5D83" w:rsidRPr="008B668B" w:rsidRDefault="00DB5D83" w:rsidP="00DB5D83">
      <w:r w:rsidRPr="008B668B">
        <w:t xml:space="preserve">    //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</w:t>
      </w:r>
      <w:proofErr w:type="spellStart"/>
      <w:r w:rsidRPr="008B668B">
        <w:t>succao_fraco_max</w:t>
      </w:r>
      <w:proofErr w:type="spellEnd"/>
      <w:r w:rsidRPr="008B668B">
        <w:t>);</w:t>
      </w:r>
    </w:p>
    <w:p w:rsidR="00DB5D83" w:rsidRPr="008B668B" w:rsidRDefault="00DB5D83" w:rsidP="00DB5D83">
      <w:pPr>
        <w:rPr>
          <w:lang w:val="en-US"/>
        </w:rPr>
      </w:pPr>
      <w:r w:rsidRPr="008B668B">
        <w:t xml:space="preserve">    </w:t>
      </w:r>
      <w:r w:rsidRPr="008B668B">
        <w:rPr>
          <w:lang w:val="en-US"/>
        </w:rPr>
        <w:t>//</w:t>
      </w:r>
      <w:proofErr w:type="spellStart"/>
      <w:proofErr w:type="gramStart"/>
      <w:r w:rsidRPr="008B668B">
        <w:rPr>
          <w:lang w:val="en-US"/>
        </w:rPr>
        <w:t>Serial.print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 , ");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//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succao_fraco_min</w:t>
      </w:r>
      <w:proofErr w:type="spellEnd"/>
      <w:r w:rsidRPr="008B668B">
        <w:rPr>
          <w:lang w:val="en-US"/>
        </w:rPr>
        <w:t>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>}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proofErr w:type="spellStart"/>
      <w:proofErr w:type="gramStart"/>
      <w:r w:rsidRPr="008B668B">
        <w:rPr>
          <w:lang w:val="en-US"/>
        </w:rPr>
        <w:t>int</w:t>
      </w:r>
      <w:proofErr w:type="spellEnd"/>
      <w:proofErr w:type="gramEnd"/>
      <w:r w:rsidRPr="008B668B">
        <w:rPr>
          <w:lang w:val="en-US"/>
        </w:rPr>
        <w:t xml:space="preserve"> </w:t>
      </w:r>
      <w:proofErr w:type="spellStart"/>
      <w:r w:rsidRPr="008B668B">
        <w:rPr>
          <w:lang w:val="en-US"/>
        </w:rPr>
        <w:t>updateState</w:t>
      </w:r>
      <w:proofErr w:type="spellEnd"/>
      <w:r w:rsidRPr="008B668B">
        <w:rPr>
          <w:lang w:val="en-US"/>
        </w:rPr>
        <w:t>(</w:t>
      </w:r>
      <w:proofErr w:type="spellStart"/>
      <w:r w:rsidRPr="008B668B">
        <w:rPr>
          <w:lang w:val="en-US"/>
        </w:rPr>
        <w:t>int</w:t>
      </w:r>
      <w:proofErr w:type="spellEnd"/>
      <w:r w:rsidRPr="008B668B">
        <w:rPr>
          <w:lang w:val="en-US"/>
        </w:rPr>
        <w:t xml:space="preserve"> input) {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gramStart"/>
      <w:r w:rsidRPr="008B668B">
        <w:rPr>
          <w:lang w:val="en-US"/>
        </w:rPr>
        <w:t>if</w:t>
      </w:r>
      <w:proofErr w:type="gramEnd"/>
      <w:r w:rsidRPr="008B668B">
        <w:rPr>
          <w:lang w:val="en-US"/>
        </w:rPr>
        <w:t xml:space="preserve"> (input &lt; </w:t>
      </w:r>
      <w:proofErr w:type="spellStart"/>
      <w:r w:rsidRPr="008B668B">
        <w:rPr>
          <w:lang w:val="en-US"/>
        </w:rPr>
        <w:t>succao_forte</w:t>
      </w:r>
      <w:proofErr w:type="spellEnd"/>
      <w:r w:rsidRPr="008B668B">
        <w:rPr>
          <w:lang w:val="en-US"/>
        </w:rPr>
        <w:t>)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return</w:t>
      </w:r>
      <w:proofErr w:type="gramEnd"/>
      <w:r w:rsidRPr="008B668B">
        <w:rPr>
          <w:lang w:val="en-US"/>
        </w:rPr>
        <w:t xml:space="preserve"> Back;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gramStart"/>
      <w:r w:rsidRPr="008B668B">
        <w:rPr>
          <w:lang w:val="en-US"/>
        </w:rPr>
        <w:t>else</w:t>
      </w:r>
      <w:proofErr w:type="gramEnd"/>
      <w:r w:rsidRPr="008B668B">
        <w:rPr>
          <w:lang w:val="en-US"/>
        </w:rPr>
        <w:t xml:space="preserve"> if (input &gt; </w:t>
      </w:r>
      <w:proofErr w:type="spellStart"/>
      <w:r w:rsidRPr="008B668B">
        <w:rPr>
          <w:lang w:val="en-US"/>
        </w:rPr>
        <w:t>sopro_forte</w:t>
      </w:r>
      <w:proofErr w:type="spellEnd"/>
      <w:r w:rsidRPr="008B668B">
        <w:rPr>
          <w:lang w:val="en-US"/>
        </w:rPr>
        <w:t>)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return</w:t>
      </w:r>
      <w:proofErr w:type="gramEnd"/>
      <w:r w:rsidRPr="008B668B">
        <w:rPr>
          <w:lang w:val="en-US"/>
        </w:rPr>
        <w:t xml:space="preserve"> Front;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gramStart"/>
      <w:r w:rsidRPr="008B668B">
        <w:rPr>
          <w:lang w:val="en-US"/>
        </w:rPr>
        <w:t>else</w:t>
      </w:r>
      <w:proofErr w:type="gramEnd"/>
      <w:r w:rsidRPr="008B668B">
        <w:rPr>
          <w:lang w:val="en-US"/>
        </w:rPr>
        <w:t xml:space="preserve"> if (input &lt; </w:t>
      </w:r>
      <w:proofErr w:type="spellStart"/>
      <w:r w:rsidRPr="008B668B">
        <w:rPr>
          <w:lang w:val="en-US"/>
        </w:rPr>
        <w:t>succao_fraco_max</w:t>
      </w:r>
      <w:proofErr w:type="spellEnd"/>
      <w:r w:rsidRPr="008B668B">
        <w:rPr>
          <w:lang w:val="en-US"/>
        </w:rPr>
        <w:t xml:space="preserve"> &amp;&amp; input &gt; </w:t>
      </w:r>
      <w:proofErr w:type="spellStart"/>
      <w:r w:rsidRPr="008B668B">
        <w:rPr>
          <w:lang w:val="en-US"/>
        </w:rPr>
        <w:t>succao_fraco_min</w:t>
      </w:r>
      <w:proofErr w:type="spellEnd"/>
      <w:r w:rsidRPr="008B668B">
        <w:rPr>
          <w:lang w:val="en-US"/>
        </w:rPr>
        <w:t>)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return</w:t>
      </w:r>
      <w:proofErr w:type="gramEnd"/>
      <w:r w:rsidRPr="008B668B">
        <w:rPr>
          <w:lang w:val="en-US"/>
        </w:rPr>
        <w:t xml:space="preserve"> Left;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gramStart"/>
      <w:r w:rsidRPr="008B668B">
        <w:rPr>
          <w:lang w:val="en-US"/>
        </w:rPr>
        <w:t>else</w:t>
      </w:r>
      <w:proofErr w:type="gramEnd"/>
      <w:r w:rsidRPr="008B668B">
        <w:rPr>
          <w:lang w:val="en-US"/>
        </w:rPr>
        <w:t xml:space="preserve"> if (input &lt; </w:t>
      </w:r>
      <w:proofErr w:type="spellStart"/>
      <w:r w:rsidRPr="008B668B">
        <w:rPr>
          <w:lang w:val="en-US"/>
        </w:rPr>
        <w:t>sopro_fraco_max</w:t>
      </w:r>
      <w:proofErr w:type="spellEnd"/>
      <w:r w:rsidRPr="008B668B">
        <w:rPr>
          <w:lang w:val="en-US"/>
        </w:rPr>
        <w:t xml:space="preserve"> &amp;&amp; input &gt; </w:t>
      </w:r>
      <w:proofErr w:type="spellStart"/>
      <w:r w:rsidRPr="008B668B">
        <w:rPr>
          <w:lang w:val="en-US"/>
        </w:rPr>
        <w:t>sopro_fraco_min</w:t>
      </w:r>
      <w:proofErr w:type="spellEnd"/>
      <w:r w:rsidRPr="008B668B">
        <w:rPr>
          <w:lang w:val="en-US"/>
        </w:rPr>
        <w:t>)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return</w:t>
      </w:r>
      <w:proofErr w:type="gramEnd"/>
      <w:r w:rsidRPr="008B668B">
        <w:rPr>
          <w:lang w:val="en-US"/>
        </w:rPr>
        <w:t xml:space="preserve"> Right;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gramStart"/>
      <w:r w:rsidRPr="008B668B">
        <w:rPr>
          <w:lang w:val="en-US"/>
        </w:rPr>
        <w:t>else</w:t>
      </w:r>
      <w:proofErr w:type="gramEnd"/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return</w:t>
      </w:r>
      <w:proofErr w:type="gramEnd"/>
      <w:r w:rsidRPr="008B668B">
        <w:rPr>
          <w:lang w:val="en-US"/>
        </w:rPr>
        <w:t xml:space="preserve"> Dead;</w:t>
      </w:r>
    </w:p>
    <w:p w:rsidR="00DB5D83" w:rsidRPr="008B668B" w:rsidRDefault="00DB5D83" w:rsidP="00DB5D83">
      <w:proofErr w:type="gramStart"/>
      <w:r w:rsidRPr="008B668B">
        <w:t>}</w:t>
      </w:r>
      <w:proofErr w:type="gramEnd"/>
    </w:p>
    <w:p w:rsidR="00DB5D83" w:rsidRPr="008B668B" w:rsidRDefault="00DB5D83" w:rsidP="00DB5D83"/>
    <w:p w:rsidR="00DB5D83" w:rsidRPr="008B668B" w:rsidRDefault="00DB5D83" w:rsidP="00DB5D83">
      <w:proofErr w:type="spellStart"/>
      <w:proofErr w:type="gramStart"/>
      <w:r w:rsidRPr="008B668B">
        <w:t>void</w:t>
      </w:r>
      <w:proofErr w:type="spellEnd"/>
      <w:proofErr w:type="gramEnd"/>
      <w:r w:rsidRPr="008B668B">
        <w:t xml:space="preserve"> loop() {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analogVal</w:t>
      </w:r>
      <w:proofErr w:type="spellEnd"/>
      <w:proofErr w:type="gramEnd"/>
      <w:r w:rsidRPr="008B668B">
        <w:t xml:space="preserve"> = </w:t>
      </w:r>
      <w:proofErr w:type="spellStart"/>
      <w:r w:rsidRPr="008B668B">
        <w:t>analogRead</w:t>
      </w:r>
      <w:proofErr w:type="spellEnd"/>
      <w:r w:rsidRPr="008B668B">
        <w:t>(</w:t>
      </w:r>
      <w:proofErr w:type="spellStart"/>
      <w:r w:rsidRPr="008B668B">
        <w:t>analogPin</w:t>
      </w:r>
      <w:proofErr w:type="spellEnd"/>
      <w:r w:rsidRPr="008B668B">
        <w:t>);</w:t>
      </w:r>
      <w:r w:rsidRPr="008B668B">
        <w:tab/>
        <w:t>// lê o valor da pressão</w:t>
      </w:r>
    </w:p>
    <w:p w:rsidR="00DB5D83" w:rsidRPr="008B668B" w:rsidRDefault="00DB5D83" w:rsidP="00DB5D83"/>
    <w:p w:rsidR="00DB5D83" w:rsidRPr="008B668B" w:rsidRDefault="00DB5D83" w:rsidP="00DB5D83">
      <w:pPr>
        <w:rPr>
          <w:lang w:val="en-US"/>
        </w:rPr>
      </w:pPr>
      <w:r w:rsidRPr="008B668B">
        <w:t xml:space="preserve">    </w:t>
      </w:r>
      <w:proofErr w:type="spellStart"/>
      <w:proofErr w:type="gramStart"/>
      <w:r w:rsidRPr="008B668B">
        <w:rPr>
          <w:lang w:val="en-US"/>
        </w:rPr>
        <w:t>updateCalibration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);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spellStart"/>
      <w:r w:rsidRPr="008B668B">
        <w:rPr>
          <w:lang w:val="en-US"/>
        </w:rPr>
        <w:t>actual_state</w:t>
      </w:r>
      <w:proofErr w:type="spellEnd"/>
      <w:r w:rsidRPr="008B668B">
        <w:rPr>
          <w:lang w:val="en-US"/>
        </w:rPr>
        <w:t xml:space="preserve"> = </w:t>
      </w:r>
      <w:proofErr w:type="spellStart"/>
      <w:proofErr w:type="gramStart"/>
      <w:r w:rsidRPr="008B668B">
        <w:rPr>
          <w:lang w:val="en-US"/>
        </w:rPr>
        <w:t>updateState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analogVal</w:t>
      </w:r>
      <w:proofErr w:type="spellEnd"/>
      <w:r w:rsidRPr="008B668B">
        <w:rPr>
          <w:lang w:val="en-US"/>
        </w:rPr>
        <w:t>);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r w:rsidRPr="008B668B">
        <w:rPr>
          <w:lang w:val="en-US"/>
        </w:rPr>
        <w:t xml:space="preserve">    </w:t>
      </w:r>
      <w:proofErr w:type="gramStart"/>
      <w:r w:rsidRPr="008B668B">
        <w:t>Serial.</w:t>
      </w:r>
      <w:proofErr w:type="spellStart"/>
      <w:proofErr w:type="gramEnd"/>
      <w:r w:rsidRPr="008B668B">
        <w:t>print</w:t>
      </w:r>
      <w:proofErr w:type="spellEnd"/>
      <w:r w:rsidRPr="008B668B">
        <w:t>(</w:t>
      </w:r>
      <w:proofErr w:type="spellStart"/>
      <w:r w:rsidRPr="008B668B">
        <w:t>analogVal</w:t>
      </w:r>
      <w:proofErr w:type="spellEnd"/>
      <w:r w:rsidRPr="008B668B">
        <w:t>);</w:t>
      </w:r>
    </w:p>
    <w:p w:rsidR="00DB5D83" w:rsidRPr="008B668B" w:rsidRDefault="00DB5D83" w:rsidP="00DB5D83"/>
    <w:p w:rsidR="00DB5D83" w:rsidRPr="008B668B" w:rsidRDefault="00DB5D83" w:rsidP="00DB5D83">
      <w:r w:rsidRPr="008B668B">
        <w:t xml:space="preserve">    /****** </w:t>
      </w:r>
      <w:proofErr w:type="spellStart"/>
      <w:r w:rsidRPr="008B668B">
        <w:t>Acinamento</w:t>
      </w:r>
      <w:proofErr w:type="spellEnd"/>
      <w:r w:rsidRPr="008B668B">
        <w:t xml:space="preserve"> do </w:t>
      </w:r>
      <w:proofErr w:type="gramStart"/>
      <w:r w:rsidRPr="008B668B">
        <w:t>Menu</w:t>
      </w:r>
      <w:proofErr w:type="gramEnd"/>
      <w:r w:rsidRPr="008B668B">
        <w:t xml:space="preserve"> ******/</w:t>
      </w:r>
    </w:p>
    <w:p w:rsidR="00DB5D83" w:rsidRPr="008B668B" w:rsidRDefault="00DB5D83" w:rsidP="00DB5D83">
      <w:r w:rsidRPr="008B668B">
        <w:t xml:space="preserve">    // detecção do primeiro pico</w:t>
      </w:r>
    </w:p>
    <w:p w:rsidR="00DB5D83" w:rsidRPr="004867C4" w:rsidRDefault="00DB5D83" w:rsidP="00DB5D83">
      <w:pPr>
        <w:rPr>
          <w:lang w:val="en-US"/>
        </w:rPr>
      </w:pPr>
      <w:r w:rsidRPr="008B668B">
        <w:t xml:space="preserve">    </w:t>
      </w:r>
      <w:proofErr w:type="gramStart"/>
      <w:r w:rsidRPr="004867C4">
        <w:rPr>
          <w:lang w:val="en-US"/>
        </w:rPr>
        <w:t>if</w:t>
      </w:r>
      <w:proofErr w:type="gramEnd"/>
      <w:r w:rsidRPr="004867C4">
        <w:rPr>
          <w:lang w:val="en-US"/>
        </w:rPr>
        <w:t xml:space="preserve"> (</w:t>
      </w:r>
      <w:proofErr w:type="spellStart"/>
      <w:r w:rsidRPr="004867C4">
        <w:rPr>
          <w:lang w:val="en-US"/>
        </w:rPr>
        <w:t>last_state</w:t>
      </w:r>
      <w:proofErr w:type="spellEnd"/>
      <w:r w:rsidRPr="004867C4">
        <w:rPr>
          <w:lang w:val="en-US"/>
        </w:rPr>
        <w:t xml:space="preserve"> == Dead &amp;&amp;</w:t>
      </w:r>
    </w:p>
    <w:p w:rsidR="00DB5D83" w:rsidRPr="004867C4" w:rsidRDefault="00DB5D83" w:rsidP="00DB5D83">
      <w:pPr>
        <w:rPr>
          <w:lang w:val="en-US"/>
        </w:rPr>
      </w:pPr>
      <w:r w:rsidRPr="004867C4">
        <w:rPr>
          <w:lang w:val="en-US"/>
        </w:rPr>
        <w:t xml:space="preserve">          </w:t>
      </w:r>
      <w:proofErr w:type="spellStart"/>
      <w:proofErr w:type="gramStart"/>
      <w:r w:rsidRPr="004867C4">
        <w:rPr>
          <w:lang w:val="en-US"/>
        </w:rPr>
        <w:t>analogVal</w:t>
      </w:r>
      <w:proofErr w:type="spellEnd"/>
      <w:proofErr w:type="gramEnd"/>
      <w:r w:rsidRPr="004867C4">
        <w:rPr>
          <w:lang w:val="en-US"/>
        </w:rPr>
        <w:t xml:space="preserve"> &lt;= CONST_SUCCAO_FRACO_MAX &amp;&amp; </w:t>
      </w:r>
      <w:proofErr w:type="spellStart"/>
      <w:r w:rsidRPr="004867C4">
        <w:rPr>
          <w:lang w:val="en-US"/>
        </w:rPr>
        <w:t>enter_menu</w:t>
      </w:r>
      <w:proofErr w:type="spellEnd"/>
      <w:r w:rsidRPr="004867C4">
        <w:rPr>
          <w:lang w:val="en-US"/>
        </w:rPr>
        <w:t xml:space="preserve"> == 0)</w:t>
      </w:r>
    </w:p>
    <w:p w:rsidR="00DB5D83" w:rsidRPr="008B668B" w:rsidRDefault="00DB5D83" w:rsidP="00DB5D83">
      <w:r w:rsidRPr="004867C4">
        <w:rPr>
          <w:lang w:val="en-US"/>
        </w:rPr>
        <w:t xml:space="preserve">    </w:t>
      </w:r>
      <w:r w:rsidRPr="008B668B">
        <w:t>{</w:t>
      </w:r>
    </w:p>
    <w:p w:rsidR="00DB5D83" w:rsidRPr="008B668B" w:rsidRDefault="00DB5D83" w:rsidP="00DB5D83">
      <w:r w:rsidRPr="008B668B">
        <w:t xml:space="preserve">        </w:t>
      </w:r>
      <w:proofErr w:type="spellStart"/>
      <w:proofErr w:type="gramStart"/>
      <w:r w:rsidRPr="008B668B">
        <w:t>enter_menu</w:t>
      </w:r>
      <w:proofErr w:type="spellEnd"/>
      <w:proofErr w:type="gramEnd"/>
      <w:r w:rsidRPr="008B668B">
        <w:t xml:space="preserve"> = 1;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pico1</w:t>
      </w:r>
      <w:proofErr w:type="gramEnd"/>
      <w:r w:rsidRPr="008B668B">
        <w:t xml:space="preserve"> = 1;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Serial.</w:t>
      </w:r>
      <w:proofErr w:type="spellStart"/>
      <w:proofErr w:type="gramEnd"/>
      <w:r w:rsidRPr="008B668B">
        <w:t>println</w:t>
      </w:r>
      <w:proofErr w:type="spellEnd"/>
      <w:r w:rsidRPr="008B668B">
        <w:t>("primeiro pico");</w:t>
      </w:r>
    </w:p>
    <w:p w:rsidR="00DB5D83" w:rsidRPr="008B668B" w:rsidRDefault="00DB5D83" w:rsidP="00DB5D83">
      <w:r w:rsidRPr="008B668B">
        <w:t xml:space="preserve">        </w:t>
      </w:r>
      <w:proofErr w:type="spellStart"/>
      <w:proofErr w:type="gramStart"/>
      <w:r w:rsidRPr="008B668B">
        <w:t>actual_state</w:t>
      </w:r>
      <w:proofErr w:type="spellEnd"/>
      <w:proofErr w:type="gramEnd"/>
      <w:r w:rsidRPr="008B668B">
        <w:t xml:space="preserve"> = </w:t>
      </w:r>
      <w:proofErr w:type="spellStart"/>
      <w:r w:rsidRPr="008B668B">
        <w:t>Dead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</w:t>
      </w:r>
      <w:proofErr w:type="gramStart"/>
      <w:r w:rsidRPr="008B668B">
        <w:t>}</w:t>
      </w:r>
      <w:proofErr w:type="gramEnd"/>
    </w:p>
    <w:p w:rsidR="00DB5D83" w:rsidRPr="008B668B" w:rsidRDefault="00DB5D83" w:rsidP="00DB5D83"/>
    <w:p w:rsidR="00DB5D83" w:rsidRPr="008B668B" w:rsidRDefault="00DB5D83" w:rsidP="00DB5D83">
      <w:r w:rsidRPr="008B668B">
        <w:t xml:space="preserve">    // conta </w:t>
      </w:r>
      <w:proofErr w:type="gramStart"/>
      <w:r w:rsidRPr="008B668B">
        <w:t>5</w:t>
      </w:r>
      <w:proofErr w:type="gramEnd"/>
      <w:r w:rsidRPr="008B668B">
        <w:t xml:space="preserve"> varreduras com o usuário soprando para acionar o próximo estado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if</w:t>
      </w:r>
      <w:proofErr w:type="spellEnd"/>
      <w:proofErr w:type="gramEnd"/>
      <w:r w:rsidRPr="008B668B">
        <w:t xml:space="preserve"> (</w:t>
      </w:r>
      <w:proofErr w:type="spellStart"/>
      <w:r w:rsidRPr="008B668B">
        <w:t>enter_menu</w:t>
      </w:r>
      <w:proofErr w:type="spellEnd"/>
      <w:r w:rsidRPr="008B668B">
        <w:t xml:space="preserve"> == 1 &amp;&amp; </w:t>
      </w:r>
      <w:proofErr w:type="spellStart"/>
      <w:r w:rsidRPr="008B668B">
        <w:t>analogVal</w:t>
      </w:r>
      <w:proofErr w:type="spellEnd"/>
      <w:r w:rsidRPr="008B668B">
        <w:t xml:space="preserve"> &lt;= CONST_SUCCAO_FRACO_MAX){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pico1</w:t>
      </w:r>
      <w:proofErr w:type="gramEnd"/>
      <w:r w:rsidRPr="008B668B">
        <w:t>++;</w:t>
      </w:r>
    </w:p>
    <w:p w:rsidR="00DB5D83" w:rsidRPr="008B668B" w:rsidRDefault="00DB5D83" w:rsidP="00DB5D83">
      <w:r w:rsidRPr="008B668B">
        <w:t xml:space="preserve">        </w:t>
      </w:r>
      <w:proofErr w:type="spellStart"/>
      <w:proofErr w:type="gramStart"/>
      <w:r w:rsidRPr="008B668B">
        <w:t>if</w:t>
      </w:r>
      <w:proofErr w:type="spellEnd"/>
      <w:proofErr w:type="gramEnd"/>
      <w:r w:rsidRPr="008B668B">
        <w:t xml:space="preserve"> (pico1 &gt;= 2){</w:t>
      </w:r>
    </w:p>
    <w:p w:rsidR="00DB5D83" w:rsidRPr="008B668B" w:rsidRDefault="00DB5D83" w:rsidP="00DB5D83">
      <w:r w:rsidRPr="008B668B">
        <w:t xml:space="preserve">            </w:t>
      </w:r>
      <w:proofErr w:type="spellStart"/>
      <w:proofErr w:type="gramStart"/>
      <w:r w:rsidRPr="008B668B">
        <w:t>enter_menu</w:t>
      </w:r>
      <w:proofErr w:type="spellEnd"/>
      <w:proofErr w:type="gramEnd"/>
      <w:r w:rsidRPr="008B668B">
        <w:t xml:space="preserve"> = 2;</w:t>
      </w:r>
    </w:p>
    <w:p w:rsidR="00DB5D83" w:rsidRPr="008B668B" w:rsidRDefault="00DB5D83" w:rsidP="00DB5D83">
      <w:r w:rsidRPr="008B668B">
        <w:t xml:space="preserve">            </w:t>
      </w:r>
      <w:proofErr w:type="gramStart"/>
      <w:r w:rsidRPr="008B668B">
        <w:t>vale1</w:t>
      </w:r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spellStart"/>
      <w:proofErr w:type="gramStart"/>
      <w:r w:rsidRPr="008B668B">
        <w:t>actual_state</w:t>
      </w:r>
      <w:proofErr w:type="spellEnd"/>
      <w:proofErr w:type="gramEnd"/>
      <w:r w:rsidRPr="008B668B">
        <w:t xml:space="preserve"> = </w:t>
      </w:r>
      <w:proofErr w:type="spellStart"/>
      <w:r w:rsidRPr="008B668B">
        <w:t>Dead</w:t>
      </w:r>
      <w:proofErr w:type="spellEnd"/>
      <w:r w:rsidRPr="008B668B">
        <w:t>;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}</w:t>
      </w:r>
      <w:proofErr w:type="gramEnd"/>
    </w:p>
    <w:p w:rsidR="00DB5D83" w:rsidRPr="008B668B" w:rsidRDefault="00DB5D83" w:rsidP="00DB5D83">
      <w:r w:rsidRPr="008B668B">
        <w:t xml:space="preserve">    </w:t>
      </w:r>
      <w:proofErr w:type="gramStart"/>
      <w:r w:rsidRPr="008B668B">
        <w:t>}</w:t>
      </w:r>
      <w:proofErr w:type="gramEnd"/>
    </w:p>
    <w:p w:rsidR="00DB5D83" w:rsidRPr="008B668B" w:rsidRDefault="00DB5D83" w:rsidP="00DB5D83"/>
    <w:p w:rsidR="00DB5D83" w:rsidRPr="008B668B" w:rsidRDefault="00DB5D83" w:rsidP="00DB5D83"/>
    <w:p w:rsidR="00DB5D83" w:rsidRPr="008B668B" w:rsidRDefault="00DB5D83" w:rsidP="00DB5D83">
      <w:r w:rsidRPr="008B668B">
        <w:t xml:space="preserve">    // detecção do primeiro vale</w:t>
      </w:r>
    </w:p>
    <w:p w:rsidR="00DB5D83" w:rsidRPr="008B668B" w:rsidRDefault="00DB5D83" w:rsidP="00DB5D83">
      <w:r w:rsidRPr="008B668B">
        <w:t xml:space="preserve">    // conta </w:t>
      </w:r>
      <w:proofErr w:type="gramStart"/>
      <w:r w:rsidRPr="008B668B">
        <w:t>5</w:t>
      </w:r>
      <w:proofErr w:type="gramEnd"/>
      <w:r w:rsidRPr="008B668B">
        <w:t xml:space="preserve"> varreduras sem pressão no sensor para acionar o próximo estado</w:t>
      </w:r>
    </w:p>
    <w:p w:rsidR="00DB5D83" w:rsidRPr="008B668B" w:rsidRDefault="00DB5D83" w:rsidP="00DB5D83">
      <w:r w:rsidRPr="008B668B">
        <w:t xml:space="preserve">    </w:t>
      </w:r>
      <w:proofErr w:type="spellStart"/>
      <w:proofErr w:type="gramStart"/>
      <w:r w:rsidRPr="008B668B">
        <w:t>if</w:t>
      </w:r>
      <w:proofErr w:type="spellEnd"/>
      <w:proofErr w:type="gramEnd"/>
      <w:r w:rsidRPr="008B668B">
        <w:t xml:space="preserve"> (</w:t>
      </w:r>
      <w:proofErr w:type="spellStart"/>
      <w:r w:rsidRPr="008B668B">
        <w:t>enter_menu</w:t>
      </w:r>
      <w:proofErr w:type="spellEnd"/>
      <w:r w:rsidRPr="008B668B">
        <w:t xml:space="preserve"> == 2 &amp;&amp; </w:t>
      </w:r>
      <w:proofErr w:type="spellStart"/>
      <w:r w:rsidRPr="008B668B">
        <w:t>analogVal</w:t>
      </w:r>
      <w:proofErr w:type="spellEnd"/>
      <w:r w:rsidRPr="008B668B">
        <w:t xml:space="preserve"> &gt;= CONST_SUCCAO_FRACO_MAX){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vale1</w:t>
      </w:r>
      <w:proofErr w:type="gramEnd"/>
      <w:r w:rsidRPr="008B668B">
        <w:t>++;</w:t>
      </w:r>
    </w:p>
    <w:p w:rsidR="00DB5D83" w:rsidRPr="008B668B" w:rsidRDefault="00DB5D83" w:rsidP="00DB5D83">
      <w:pPr>
        <w:rPr>
          <w:lang w:val="en-US"/>
        </w:rPr>
      </w:pPr>
      <w:r w:rsidRPr="008B668B">
        <w:t xml:space="preserve">        </w:t>
      </w:r>
      <w:proofErr w:type="gramStart"/>
      <w:r w:rsidRPr="008B668B">
        <w:rPr>
          <w:lang w:val="en-US"/>
        </w:rPr>
        <w:t>if</w:t>
      </w:r>
      <w:proofErr w:type="gramEnd"/>
      <w:r w:rsidRPr="008B668B">
        <w:rPr>
          <w:lang w:val="en-US"/>
        </w:rPr>
        <w:t xml:space="preserve"> (vale1 &gt;= 2){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    </w:t>
      </w:r>
      <w:proofErr w:type="spellStart"/>
      <w:r w:rsidRPr="008B668B">
        <w:rPr>
          <w:lang w:val="en-US"/>
        </w:rPr>
        <w:t>actual_state</w:t>
      </w:r>
      <w:proofErr w:type="spellEnd"/>
      <w:r w:rsidRPr="008B668B">
        <w:rPr>
          <w:lang w:val="en-US"/>
        </w:rPr>
        <w:t xml:space="preserve"> = Menu;</w:t>
      </w:r>
    </w:p>
    <w:p w:rsidR="00DB5D83" w:rsidRPr="008B668B" w:rsidRDefault="00DB5D83" w:rsidP="00DB5D83">
      <w:r w:rsidRPr="008B668B">
        <w:rPr>
          <w:lang w:val="en-US"/>
        </w:rPr>
        <w:t xml:space="preserve">            </w:t>
      </w:r>
      <w:proofErr w:type="gramStart"/>
      <w:r w:rsidRPr="008B668B">
        <w:t>Serial.</w:t>
      </w:r>
      <w:proofErr w:type="spellStart"/>
      <w:proofErr w:type="gramEnd"/>
      <w:r w:rsidRPr="008B668B">
        <w:t>println</w:t>
      </w:r>
      <w:proofErr w:type="spellEnd"/>
      <w:r w:rsidRPr="008B668B">
        <w:t>("primeiro vale");</w:t>
      </w:r>
    </w:p>
    <w:p w:rsidR="00DB5D83" w:rsidRPr="008B668B" w:rsidRDefault="00DB5D83" w:rsidP="00DB5D83">
      <w:r w:rsidRPr="008B668B">
        <w:t xml:space="preserve">            </w:t>
      </w:r>
      <w:proofErr w:type="gramStart"/>
      <w:r w:rsidRPr="008B668B">
        <w:t>pico1</w:t>
      </w:r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gramStart"/>
      <w:r w:rsidRPr="008B668B">
        <w:t>vale1</w:t>
      </w:r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spellStart"/>
      <w:proofErr w:type="gramStart"/>
      <w:r w:rsidRPr="008B668B">
        <w:t>enter_menu</w:t>
      </w:r>
      <w:proofErr w:type="spellEnd"/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spellStart"/>
      <w:proofErr w:type="gramStart"/>
      <w:r w:rsidRPr="008B668B">
        <w:t>menu_timeout</w:t>
      </w:r>
      <w:proofErr w:type="spellEnd"/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}</w:t>
      </w:r>
      <w:proofErr w:type="gramEnd"/>
    </w:p>
    <w:p w:rsidR="00DB5D83" w:rsidRPr="008B668B" w:rsidRDefault="00DB5D83" w:rsidP="00DB5D83">
      <w:r w:rsidRPr="008B668B">
        <w:t xml:space="preserve">    </w:t>
      </w:r>
      <w:proofErr w:type="gramStart"/>
      <w:r w:rsidRPr="008B668B">
        <w:t>}</w:t>
      </w:r>
      <w:proofErr w:type="gramEnd"/>
    </w:p>
    <w:p w:rsidR="00DB5D83" w:rsidRPr="008B668B" w:rsidRDefault="00DB5D83" w:rsidP="00DB5D83"/>
    <w:p w:rsidR="00DB5D83" w:rsidRPr="008B668B" w:rsidRDefault="00DB5D83" w:rsidP="00DB5D83">
      <w:r w:rsidRPr="008B668B">
        <w:t xml:space="preserve">  //</w:t>
      </w:r>
      <w:proofErr w:type="gramStart"/>
      <w:r w:rsidRPr="008B668B">
        <w:t xml:space="preserve">   </w:t>
      </w:r>
      <w:proofErr w:type="gramEnd"/>
      <w:r w:rsidRPr="008B668B">
        <w:t>contagem de timeout para acionamento do menu</w:t>
      </w:r>
    </w:p>
    <w:p w:rsidR="00DB5D83" w:rsidRPr="008B668B" w:rsidRDefault="00DB5D83" w:rsidP="00DB5D83">
      <w:pPr>
        <w:rPr>
          <w:lang w:val="en-US"/>
        </w:rPr>
      </w:pPr>
      <w:r w:rsidRPr="008B668B">
        <w:t xml:space="preserve">    </w:t>
      </w:r>
      <w:proofErr w:type="gramStart"/>
      <w:r w:rsidRPr="008B668B">
        <w:rPr>
          <w:lang w:val="en-US"/>
        </w:rPr>
        <w:t>if</w:t>
      </w:r>
      <w:proofErr w:type="gramEnd"/>
      <w:r w:rsidRPr="008B668B">
        <w:rPr>
          <w:lang w:val="en-US"/>
        </w:rPr>
        <w:t xml:space="preserve"> (</w:t>
      </w:r>
      <w:proofErr w:type="spellStart"/>
      <w:r w:rsidRPr="008B668B">
        <w:rPr>
          <w:lang w:val="en-US"/>
        </w:rPr>
        <w:t>enter_menu</w:t>
      </w:r>
      <w:proofErr w:type="spellEnd"/>
      <w:r w:rsidRPr="008B668B">
        <w:rPr>
          <w:lang w:val="en-US"/>
        </w:rPr>
        <w:t xml:space="preserve"> != 0){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menu_timeout</w:t>
      </w:r>
      <w:proofErr w:type="spellEnd"/>
      <w:proofErr w:type="gramEnd"/>
      <w:r w:rsidRPr="008B668B">
        <w:rPr>
          <w:lang w:val="en-US"/>
        </w:rPr>
        <w:t>++;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if</w:t>
      </w:r>
      <w:proofErr w:type="gramEnd"/>
      <w:r w:rsidRPr="008B668B">
        <w:rPr>
          <w:lang w:val="en-US"/>
        </w:rPr>
        <w:t xml:space="preserve"> (</w:t>
      </w:r>
      <w:proofErr w:type="spellStart"/>
      <w:r w:rsidRPr="008B668B">
        <w:rPr>
          <w:lang w:val="en-US"/>
        </w:rPr>
        <w:t>menu_timeout</w:t>
      </w:r>
      <w:proofErr w:type="spellEnd"/>
      <w:r w:rsidRPr="008B668B">
        <w:rPr>
          <w:lang w:val="en-US"/>
        </w:rPr>
        <w:t xml:space="preserve"> &gt;= 6) {</w:t>
      </w:r>
    </w:p>
    <w:p w:rsidR="00DB5D83" w:rsidRPr="004867C4" w:rsidRDefault="00DB5D83" w:rsidP="00DB5D83">
      <w:r w:rsidRPr="008B668B">
        <w:rPr>
          <w:lang w:val="en-US"/>
        </w:rPr>
        <w:t xml:space="preserve">            </w:t>
      </w:r>
      <w:proofErr w:type="gramStart"/>
      <w:r w:rsidRPr="004867C4">
        <w:t>Serial.</w:t>
      </w:r>
      <w:proofErr w:type="spellStart"/>
      <w:proofErr w:type="gramEnd"/>
      <w:r w:rsidRPr="004867C4">
        <w:t>println</w:t>
      </w:r>
      <w:proofErr w:type="spellEnd"/>
      <w:r w:rsidRPr="004867C4">
        <w:t>("timeout!");</w:t>
      </w:r>
    </w:p>
    <w:p w:rsidR="00DB5D83" w:rsidRPr="008B668B" w:rsidRDefault="00DB5D83" w:rsidP="00DB5D83">
      <w:r w:rsidRPr="004867C4">
        <w:t xml:space="preserve">            </w:t>
      </w:r>
      <w:proofErr w:type="gramStart"/>
      <w:r w:rsidRPr="008B668B">
        <w:t>pico1</w:t>
      </w:r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gramStart"/>
      <w:r w:rsidRPr="008B668B">
        <w:t>vale1</w:t>
      </w:r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spellStart"/>
      <w:proofErr w:type="gramStart"/>
      <w:r w:rsidRPr="008B668B">
        <w:t>enter_menu</w:t>
      </w:r>
      <w:proofErr w:type="spellEnd"/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    </w:t>
      </w:r>
      <w:proofErr w:type="spellStart"/>
      <w:proofErr w:type="gramStart"/>
      <w:r w:rsidRPr="008B668B">
        <w:t>menu_timeout</w:t>
      </w:r>
      <w:proofErr w:type="spellEnd"/>
      <w:proofErr w:type="gramEnd"/>
      <w:r w:rsidRPr="008B668B">
        <w:t xml:space="preserve"> = 0;</w:t>
      </w:r>
    </w:p>
    <w:p w:rsidR="00DB5D83" w:rsidRPr="008B668B" w:rsidRDefault="00DB5D83" w:rsidP="00DB5D83">
      <w:r w:rsidRPr="008B668B">
        <w:t xml:space="preserve">        </w:t>
      </w:r>
      <w:proofErr w:type="gramStart"/>
      <w:r w:rsidRPr="008B668B">
        <w:t>}</w:t>
      </w:r>
      <w:proofErr w:type="gramEnd"/>
    </w:p>
    <w:p w:rsidR="00DB5D83" w:rsidRPr="008B668B" w:rsidRDefault="00DB5D83" w:rsidP="00DB5D83">
      <w:r w:rsidRPr="008B668B">
        <w:t xml:space="preserve">    </w:t>
      </w:r>
      <w:proofErr w:type="gramStart"/>
      <w:r w:rsidRPr="008B668B">
        <w:t>}</w:t>
      </w:r>
      <w:proofErr w:type="gramEnd"/>
    </w:p>
    <w:p w:rsidR="00DB5D83" w:rsidRPr="008B668B" w:rsidRDefault="00DB5D83" w:rsidP="00DB5D83">
      <w:r w:rsidRPr="008B668B">
        <w:t xml:space="preserve">    /****** fim da detecção de </w:t>
      </w:r>
      <w:proofErr w:type="spellStart"/>
      <w:r w:rsidRPr="008B668B">
        <w:t>acinamento</w:t>
      </w:r>
      <w:proofErr w:type="spellEnd"/>
      <w:r w:rsidRPr="008B668B">
        <w:t xml:space="preserve"> do </w:t>
      </w:r>
      <w:proofErr w:type="gramStart"/>
      <w:r w:rsidRPr="008B668B">
        <w:t>menu</w:t>
      </w:r>
      <w:proofErr w:type="gramEnd"/>
      <w:r w:rsidRPr="008B668B">
        <w:t xml:space="preserve"> ******/</w:t>
      </w:r>
    </w:p>
    <w:p w:rsidR="00DB5D83" w:rsidRPr="008B668B" w:rsidRDefault="00DB5D83" w:rsidP="00DB5D83"/>
    <w:p w:rsidR="00DB5D83" w:rsidRPr="008B668B" w:rsidRDefault="00DB5D83" w:rsidP="00DB5D83">
      <w:pPr>
        <w:rPr>
          <w:lang w:val="en-US"/>
        </w:rPr>
      </w:pPr>
      <w:r w:rsidRPr="008B668B">
        <w:t xml:space="preserve">    </w:t>
      </w:r>
      <w:proofErr w:type="gramStart"/>
      <w:r w:rsidRPr="008B668B">
        <w:rPr>
          <w:lang w:val="en-US"/>
        </w:rPr>
        <w:t>switch</w:t>
      </w:r>
      <w:proofErr w:type="gramEnd"/>
      <w:r w:rsidRPr="008B668B">
        <w:rPr>
          <w:lang w:val="en-US"/>
        </w:rPr>
        <w:t xml:space="preserve"> (</w:t>
      </w:r>
      <w:proofErr w:type="spellStart"/>
      <w:r w:rsidRPr="008B668B">
        <w:rPr>
          <w:lang w:val="en-US"/>
        </w:rPr>
        <w:t>actual_state</w:t>
      </w:r>
      <w:proofErr w:type="spellEnd"/>
      <w:r w:rsidRPr="008B668B">
        <w:rPr>
          <w:lang w:val="en-US"/>
        </w:rPr>
        <w:t>) {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</w:t>
      </w:r>
      <w:proofErr w:type="gramStart"/>
      <w:r w:rsidRPr="008B668B">
        <w:rPr>
          <w:lang w:val="en-US"/>
        </w:rPr>
        <w:t>case</w:t>
      </w:r>
      <w:proofErr w:type="gramEnd"/>
      <w:r w:rsidRPr="008B668B">
        <w:rPr>
          <w:lang w:val="en-US"/>
        </w:rPr>
        <w:t xml:space="preserve"> Back: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HIGH);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"Back");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break</w:t>
      </w:r>
      <w:proofErr w:type="gramEnd"/>
      <w:r w:rsidRPr="008B668B">
        <w:rPr>
          <w:lang w:val="en-US"/>
        </w:rPr>
        <w:t>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</w:t>
      </w:r>
      <w:proofErr w:type="gramStart"/>
      <w:r w:rsidRPr="008B668B">
        <w:rPr>
          <w:lang w:val="en-US"/>
        </w:rPr>
        <w:t>case</w:t>
      </w:r>
      <w:proofErr w:type="gramEnd"/>
      <w:r w:rsidRPr="008B668B">
        <w:rPr>
          <w:lang w:val="en-US"/>
        </w:rPr>
        <w:t xml:space="preserve"> Front: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HIGH);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"Front");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break</w:t>
      </w:r>
      <w:proofErr w:type="gramEnd"/>
      <w:r w:rsidRPr="008B668B">
        <w:rPr>
          <w:lang w:val="en-US"/>
        </w:rPr>
        <w:t>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</w:t>
      </w:r>
      <w:proofErr w:type="gramStart"/>
      <w:r w:rsidRPr="008B668B">
        <w:rPr>
          <w:lang w:val="en-US"/>
        </w:rPr>
        <w:t>case</w:t>
      </w:r>
      <w:proofErr w:type="gramEnd"/>
      <w:r w:rsidRPr="008B668B">
        <w:rPr>
          <w:lang w:val="en-US"/>
        </w:rPr>
        <w:t xml:space="preserve"> Left: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lastRenderedPageBreak/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HIGH);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"Left");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break</w:t>
      </w:r>
      <w:proofErr w:type="gramEnd"/>
      <w:r w:rsidRPr="008B668B">
        <w:rPr>
          <w:lang w:val="en-US"/>
        </w:rPr>
        <w:t>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</w:t>
      </w:r>
      <w:proofErr w:type="gramStart"/>
      <w:r w:rsidRPr="008B668B">
        <w:rPr>
          <w:lang w:val="en-US"/>
        </w:rPr>
        <w:t>case</w:t>
      </w:r>
      <w:proofErr w:type="gramEnd"/>
      <w:r w:rsidRPr="008B668B">
        <w:rPr>
          <w:lang w:val="en-US"/>
        </w:rPr>
        <w:t xml:space="preserve"> Right: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HIGH);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"Right");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break</w:t>
      </w:r>
      <w:proofErr w:type="gramEnd"/>
      <w:r w:rsidRPr="008B668B">
        <w:rPr>
          <w:lang w:val="en-US"/>
        </w:rPr>
        <w:t>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</w:t>
      </w:r>
      <w:proofErr w:type="gramStart"/>
      <w:r w:rsidRPr="008B668B">
        <w:rPr>
          <w:lang w:val="en-US"/>
        </w:rPr>
        <w:t>case</w:t>
      </w:r>
      <w:proofErr w:type="gramEnd"/>
      <w:r w:rsidRPr="008B668B">
        <w:rPr>
          <w:lang w:val="en-US"/>
        </w:rPr>
        <w:t xml:space="preserve"> Dead: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"Dead");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break</w:t>
      </w:r>
      <w:proofErr w:type="gramEnd"/>
      <w:r w:rsidRPr="008B668B">
        <w:rPr>
          <w:lang w:val="en-US"/>
        </w:rPr>
        <w:t>;</w:t>
      </w:r>
    </w:p>
    <w:p w:rsidR="00DB5D83" w:rsidRPr="008B668B" w:rsidRDefault="00DB5D83" w:rsidP="00DB5D83">
      <w:pPr>
        <w:rPr>
          <w:lang w:val="en-US"/>
        </w:rPr>
      </w:pP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</w:t>
      </w:r>
      <w:proofErr w:type="gramStart"/>
      <w:r w:rsidRPr="008B668B">
        <w:rPr>
          <w:lang w:val="en-US"/>
        </w:rPr>
        <w:t>case</w:t>
      </w:r>
      <w:proofErr w:type="gramEnd"/>
      <w:r w:rsidRPr="008B668B">
        <w:rPr>
          <w:lang w:val="en-US"/>
        </w:rPr>
        <w:t xml:space="preserve"> Menu: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backPin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frontPin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leftPin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rightPin</w:t>
      </w:r>
      <w:proofErr w:type="spellEnd"/>
      <w:r w:rsidRPr="008B668B">
        <w:rPr>
          <w:lang w:val="en-US"/>
        </w:rPr>
        <w:t>, LOW);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digitalWrite</w:t>
      </w:r>
      <w:proofErr w:type="spellEnd"/>
      <w:r w:rsidRPr="008B668B">
        <w:rPr>
          <w:lang w:val="en-US"/>
        </w:rPr>
        <w:t>(</w:t>
      </w:r>
      <w:proofErr w:type="spellStart"/>
      <w:proofErr w:type="gramEnd"/>
      <w:r w:rsidRPr="008B668B">
        <w:rPr>
          <w:lang w:val="en-US"/>
        </w:rPr>
        <w:t>menuPin</w:t>
      </w:r>
      <w:proofErr w:type="spellEnd"/>
      <w:r w:rsidRPr="008B668B">
        <w:rPr>
          <w:lang w:val="en-US"/>
        </w:rPr>
        <w:t>, HIGH);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spellStart"/>
      <w:proofErr w:type="gramStart"/>
      <w:r w:rsidRPr="008B668B">
        <w:rPr>
          <w:lang w:val="en-US"/>
        </w:rPr>
        <w:t>Serial.println</w:t>
      </w:r>
      <w:proofErr w:type="spellEnd"/>
      <w:r w:rsidRPr="008B668B">
        <w:rPr>
          <w:lang w:val="en-US"/>
        </w:rPr>
        <w:t>(</w:t>
      </w:r>
      <w:proofErr w:type="gramEnd"/>
      <w:r w:rsidRPr="008B668B">
        <w:rPr>
          <w:lang w:val="en-US"/>
        </w:rPr>
        <w:t>"Menu");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    </w:t>
      </w:r>
      <w:proofErr w:type="gramStart"/>
      <w:r w:rsidRPr="008B668B">
        <w:rPr>
          <w:lang w:val="en-US"/>
        </w:rPr>
        <w:t>break</w:t>
      </w:r>
      <w:proofErr w:type="gramEnd"/>
      <w:r w:rsidRPr="008B668B">
        <w:rPr>
          <w:lang w:val="en-US"/>
        </w:rPr>
        <w:t>;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}</w:t>
      </w:r>
    </w:p>
    <w:p w:rsidR="00DB5D83" w:rsidRPr="008B668B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gramStart"/>
      <w:r w:rsidRPr="008B668B">
        <w:rPr>
          <w:lang w:val="en-US"/>
        </w:rPr>
        <w:t>delay(</w:t>
      </w:r>
      <w:proofErr w:type="gramEnd"/>
      <w:r w:rsidRPr="008B668B">
        <w:rPr>
          <w:lang w:val="en-US"/>
        </w:rPr>
        <w:t>100);</w:t>
      </w:r>
    </w:p>
    <w:p w:rsidR="00DB5D83" w:rsidRPr="004867C4" w:rsidRDefault="00DB5D83" w:rsidP="00DB5D83">
      <w:pPr>
        <w:rPr>
          <w:lang w:val="en-US"/>
        </w:rPr>
      </w:pPr>
      <w:r w:rsidRPr="008B668B">
        <w:rPr>
          <w:lang w:val="en-US"/>
        </w:rPr>
        <w:t xml:space="preserve">    </w:t>
      </w:r>
      <w:proofErr w:type="spellStart"/>
      <w:r w:rsidRPr="004867C4">
        <w:rPr>
          <w:lang w:val="en-US"/>
        </w:rPr>
        <w:t>last_state</w:t>
      </w:r>
      <w:proofErr w:type="spellEnd"/>
      <w:r w:rsidRPr="004867C4">
        <w:rPr>
          <w:lang w:val="en-US"/>
        </w:rPr>
        <w:t xml:space="preserve"> = </w:t>
      </w:r>
      <w:proofErr w:type="spellStart"/>
      <w:r w:rsidRPr="004867C4">
        <w:rPr>
          <w:lang w:val="en-US"/>
        </w:rPr>
        <w:t>actual_state</w:t>
      </w:r>
      <w:proofErr w:type="spellEnd"/>
      <w:r w:rsidRPr="004867C4">
        <w:rPr>
          <w:lang w:val="en-US"/>
        </w:rPr>
        <w:t>;</w:t>
      </w:r>
    </w:p>
    <w:p w:rsidR="00787C5B" w:rsidRPr="008B668B" w:rsidRDefault="00DB5D83" w:rsidP="00DB5D83">
      <w:proofErr w:type="gramStart"/>
      <w:r w:rsidRPr="008B668B">
        <w:t>}</w:t>
      </w:r>
      <w:proofErr w:type="gramEnd"/>
    </w:p>
    <w:sectPr w:rsidR="00787C5B" w:rsidRPr="008B668B" w:rsidSect="0040203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attachedTemplate r:id="rId1"/>
  <w:stylePaneFormatFilter w:val="3F01"/>
  <w:defaultTabStop w:val="708"/>
  <w:hyphenationZone w:val="425"/>
  <w:characterSpacingControl w:val="doNotCompress"/>
  <w:compat/>
  <w:rsids>
    <w:rsidRoot w:val="00FA47C3"/>
    <w:rsid w:val="00082363"/>
    <w:rsid w:val="00085AEF"/>
    <w:rsid w:val="000B41B1"/>
    <w:rsid w:val="000D4EB4"/>
    <w:rsid w:val="00134EF7"/>
    <w:rsid w:val="0014670A"/>
    <w:rsid w:val="001760CD"/>
    <w:rsid w:val="00184B22"/>
    <w:rsid w:val="001A18FB"/>
    <w:rsid w:val="001B60D2"/>
    <w:rsid w:val="001C26E1"/>
    <w:rsid w:val="001E2102"/>
    <w:rsid w:val="00215002"/>
    <w:rsid w:val="002604D6"/>
    <w:rsid w:val="00301A75"/>
    <w:rsid w:val="00353757"/>
    <w:rsid w:val="00364256"/>
    <w:rsid w:val="00366DC6"/>
    <w:rsid w:val="003676F4"/>
    <w:rsid w:val="003D36F0"/>
    <w:rsid w:val="00402036"/>
    <w:rsid w:val="00471DCE"/>
    <w:rsid w:val="004867C4"/>
    <w:rsid w:val="005034F2"/>
    <w:rsid w:val="0053371A"/>
    <w:rsid w:val="00534696"/>
    <w:rsid w:val="00552477"/>
    <w:rsid w:val="00557E67"/>
    <w:rsid w:val="00596292"/>
    <w:rsid w:val="005D52B2"/>
    <w:rsid w:val="00630E5D"/>
    <w:rsid w:val="00653341"/>
    <w:rsid w:val="0068776E"/>
    <w:rsid w:val="006C541A"/>
    <w:rsid w:val="006C6BA5"/>
    <w:rsid w:val="006D372C"/>
    <w:rsid w:val="0074123B"/>
    <w:rsid w:val="00754829"/>
    <w:rsid w:val="00763AAE"/>
    <w:rsid w:val="007722EB"/>
    <w:rsid w:val="00773316"/>
    <w:rsid w:val="00787C5B"/>
    <w:rsid w:val="00790B03"/>
    <w:rsid w:val="007E08F3"/>
    <w:rsid w:val="008416A8"/>
    <w:rsid w:val="0084464E"/>
    <w:rsid w:val="008A1111"/>
    <w:rsid w:val="008A629E"/>
    <w:rsid w:val="008B668B"/>
    <w:rsid w:val="008B6AB2"/>
    <w:rsid w:val="008C3D83"/>
    <w:rsid w:val="008D69C1"/>
    <w:rsid w:val="008F0E21"/>
    <w:rsid w:val="008F5C65"/>
    <w:rsid w:val="00906BB0"/>
    <w:rsid w:val="00933931"/>
    <w:rsid w:val="00981F15"/>
    <w:rsid w:val="009C271F"/>
    <w:rsid w:val="009E20B6"/>
    <w:rsid w:val="00A15DA1"/>
    <w:rsid w:val="00A30840"/>
    <w:rsid w:val="00A30C72"/>
    <w:rsid w:val="00A5686A"/>
    <w:rsid w:val="00AB078B"/>
    <w:rsid w:val="00AB09CB"/>
    <w:rsid w:val="00AE2049"/>
    <w:rsid w:val="00B02949"/>
    <w:rsid w:val="00B03616"/>
    <w:rsid w:val="00B063B9"/>
    <w:rsid w:val="00B10820"/>
    <w:rsid w:val="00B45B2F"/>
    <w:rsid w:val="00B72032"/>
    <w:rsid w:val="00B763CE"/>
    <w:rsid w:val="00B83544"/>
    <w:rsid w:val="00BA42F6"/>
    <w:rsid w:val="00BC0673"/>
    <w:rsid w:val="00BC5C9F"/>
    <w:rsid w:val="00C0107B"/>
    <w:rsid w:val="00C02A7B"/>
    <w:rsid w:val="00C33C4E"/>
    <w:rsid w:val="00CA6706"/>
    <w:rsid w:val="00CB424E"/>
    <w:rsid w:val="00CC53C3"/>
    <w:rsid w:val="00CE1726"/>
    <w:rsid w:val="00CE4E03"/>
    <w:rsid w:val="00D0750C"/>
    <w:rsid w:val="00D40DAE"/>
    <w:rsid w:val="00D4696F"/>
    <w:rsid w:val="00D46C56"/>
    <w:rsid w:val="00D53909"/>
    <w:rsid w:val="00D963A2"/>
    <w:rsid w:val="00DB5D83"/>
    <w:rsid w:val="00DC64BF"/>
    <w:rsid w:val="00DD232D"/>
    <w:rsid w:val="00E00444"/>
    <w:rsid w:val="00E273D0"/>
    <w:rsid w:val="00E61980"/>
    <w:rsid w:val="00E85806"/>
    <w:rsid w:val="00F774AE"/>
    <w:rsid w:val="00FA3FF2"/>
    <w:rsid w:val="00FA47C3"/>
    <w:rsid w:val="00FF73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02036"/>
    <w:rPr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rsid w:val="00981F1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balo">
    <w:name w:val="Balloon Text"/>
    <w:basedOn w:val="Normal"/>
    <w:link w:val="TextodebaloChar"/>
    <w:rsid w:val="003D36F0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3D36F0"/>
    <w:rPr>
      <w:rFonts w:ascii="Tahoma" w:hAnsi="Tahoma" w:cs="Tahoma"/>
      <w:sz w:val="16"/>
      <w:szCs w:val="16"/>
    </w:rPr>
  </w:style>
  <w:style w:type="character" w:styleId="TextodoEspaoReservado">
    <w:name w:val="Placeholder Text"/>
    <w:basedOn w:val="Fontepargpadro"/>
    <w:uiPriority w:val="99"/>
    <w:semiHidden/>
    <w:rsid w:val="003D36F0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0395699">
      <w:bodyDiv w:val="1"/>
      <w:marLeft w:val="90"/>
      <w:marRight w:val="90"/>
      <w:marTop w:val="90"/>
      <w:marBottom w:val="9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91134">
      <w:bodyDiv w:val="1"/>
      <w:marLeft w:val="90"/>
      <w:marRight w:val="90"/>
      <w:marTop w:val="90"/>
      <w:marBottom w:val="9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ita\AppData\Roaming\Microsoft\Modelos\Normal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C0CED7-BD6D-4C19-ACE3-A1E626C417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8</TotalTime>
  <Pages>19</Pages>
  <Words>2471</Words>
  <Characters>13347</Characters>
  <Application>Microsoft Office Word</Application>
  <DocSecurity>0</DocSecurity>
  <Lines>111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15787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Rita</dc:creator>
  <cp:lastModifiedBy>Rita</cp:lastModifiedBy>
  <cp:revision>2</cp:revision>
  <cp:lastPrinted>2010-07-19T14:05:00Z</cp:lastPrinted>
  <dcterms:created xsi:type="dcterms:W3CDTF">2010-07-19T14:12:00Z</dcterms:created>
  <dcterms:modified xsi:type="dcterms:W3CDTF">2010-07-19T14:12:00Z</dcterms:modified>
</cp:coreProperties>
</file>